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766" w:rsidRPr="002A0A23" w:rsidRDefault="00763766">
      <w:pPr>
        <w:rPr>
          <w:sz w:val="6"/>
          <w:szCs w:val="6"/>
        </w:rPr>
      </w:pPr>
    </w:p>
    <w:tbl>
      <w:tblPr>
        <w:tblpPr w:leftFromText="141" w:rightFromText="141" w:vertAnchor="page" w:horzAnchor="margin" w:tblpX="-209" w:tblpY="361"/>
        <w:tblW w:w="9957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9957"/>
      </w:tblGrid>
      <w:tr w:rsidR="00763766" w:rsidRPr="00EA2ACC" w:rsidTr="00A47C2C">
        <w:trPr>
          <w:trHeight w:val="644"/>
        </w:trPr>
        <w:tc>
          <w:tcPr>
            <w:tcW w:w="9957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763766" w:rsidRDefault="00763766" w:rsidP="00DB6A5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  <w:sz w:val="20"/>
                <w:szCs w:val="20"/>
              </w:rPr>
            </w:pPr>
          </w:p>
          <w:p w:rsidR="00763766" w:rsidRPr="00A36CAC" w:rsidRDefault="00763766" w:rsidP="00DB6A5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</w:rPr>
            </w:pPr>
            <w:r w:rsidRPr="00A36CAC">
              <w:rPr>
                <w:b/>
                <w:sz w:val="22"/>
                <w:szCs w:val="22"/>
              </w:rPr>
              <w:t>Adı Soyadı:</w:t>
            </w:r>
          </w:p>
          <w:p w:rsidR="00763766" w:rsidRPr="00A36CAC" w:rsidRDefault="00763766" w:rsidP="00DB6A5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Sınıfı:</w:t>
            </w:r>
            <w:r w:rsidRPr="00A36CAC">
              <w:rPr>
                <w:b/>
                <w:sz w:val="22"/>
                <w:szCs w:val="22"/>
              </w:rPr>
              <w:tab/>
            </w:r>
            <w:r w:rsidRPr="00A36CAC">
              <w:rPr>
                <w:b/>
                <w:sz w:val="22"/>
                <w:szCs w:val="22"/>
              </w:rPr>
              <w:tab/>
              <w:t xml:space="preserve">                                                                                                                                        </w:t>
            </w:r>
          </w:p>
          <w:p w:rsidR="00763766" w:rsidRPr="00A36CAC" w:rsidRDefault="00763766" w:rsidP="00DB6A5A">
            <w:pPr>
              <w:tabs>
                <w:tab w:val="left" w:pos="9020"/>
              </w:tabs>
              <w:rPr>
                <w:b/>
              </w:rPr>
            </w:pPr>
            <w:r w:rsidRPr="00A36CAC">
              <w:rPr>
                <w:b/>
                <w:sz w:val="22"/>
                <w:szCs w:val="22"/>
              </w:rPr>
              <w:t xml:space="preserve">No:                                                                                                             </w:t>
            </w:r>
            <w:r>
              <w:rPr>
                <w:b/>
                <w:sz w:val="22"/>
                <w:szCs w:val="22"/>
              </w:rPr>
              <w:t xml:space="preserve">                            </w:t>
            </w:r>
            <w:r w:rsidRPr="00A36CAC">
              <w:rPr>
                <w:b/>
                <w:sz w:val="22"/>
                <w:szCs w:val="22"/>
                <w:u w:val="single"/>
              </w:rPr>
              <w:t>Aldığı Not</w:t>
            </w:r>
          </w:p>
          <w:p w:rsidR="00763766" w:rsidRPr="00A36CAC" w:rsidRDefault="00763766" w:rsidP="00DB6A5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201..-201…</w:t>
            </w:r>
            <w:r w:rsidRPr="00A36CAC">
              <w:rPr>
                <w:b/>
                <w:sz w:val="22"/>
                <w:szCs w:val="22"/>
              </w:rPr>
              <w:t xml:space="preserve"> EĞİTİM-ÖĞRETİM YILI</w:t>
            </w:r>
          </w:p>
          <w:p w:rsidR="00763766" w:rsidRPr="00A36CAC" w:rsidRDefault="00763766" w:rsidP="00DB6A5A">
            <w:pPr>
              <w:jc w:val="center"/>
              <w:rPr>
                <w:b/>
              </w:rPr>
            </w:pPr>
            <w:r w:rsidRPr="00A36CAC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>......................................</w:t>
            </w:r>
            <w:r w:rsidRPr="00A36CAC">
              <w:rPr>
                <w:b/>
                <w:sz w:val="22"/>
                <w:szCs w:val="22"/>
              </w:rPr>
              <w:t xml:space="preserve"> ORTAOKULU                                 </w:t>
            </w:r>
          </w:p>
          <w:p w:rsidR="00763766" w:rsidRPr="00A36CAC" w:rsidRDefault="00763766" w:rsidP="00DB6A5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6.SINIF FEN BİLİMLERİ</w:t>
            </w:r>
            <w:r w:rsidRPr="00A36CAC">
              <w:rPr>
                <w:b/>
                <w:sz w:val="22"/>
                <w:szCs w:val="22"/>
              </w:rPr>
              <w:t xml:space="preserve"> DERSİ </w:t>
            </w:r>
          </w:p>
          <w:p w:rsidR="00763766" w:rsidRPr="00A36CAC" w:rsidRDefault="00763766" w:rsidP="00DB6A5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II</w:t>
            </w:r>
            <w:r w:rsidRPr="00A36CAC">
              <w:rPr>
                <w:b/>
                <w:sz w:val="22"/>
                <w:szCs w:val="22"/>
              </w:rPr>
              <w:t>. DÖNEM I</w:t>
            </w:r>
            <w:r>
              <w:rPr>
                <w:b/>
                <w:sz w:val="22"/>
                <w:szCs w:val="22"/>
              </w:rPr>
              <w:t>I</w:t>
            </w:r>
            <w:r w:rsidRPr="00A36CAC">
              <w:rPr>
                <w:b/>
                <w:sz w:val="22"/>
                <w:szCs w:val="22"/>
              </w:rPr>
              <w:t>. YAZILI</w:t>
            </w:r>
            <w:r>
              <w:rPr>
                <w:b/>
                <w:sz w:val="22"/>
                <w:szCs w:val="22"/>
              </w:rPr>
              <w:t xml:space="preserve"> SORULARI</w:t>
            </w:r>
          </w:p>
          <w:p w:rsidR="00763766" w:rsidRPr="00EA2ACC" w:rsidRDefault="00763766" w:rsidP="00DB6A5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63766" w:rsidRDefault="00763766">
      <w:pPr>
        <w:sectPr w:rsidR="00763766" w:rsidSect="00CE146A">
          <w:pgSz w:w="11906" w:h="16838"/>
          <w:pgMar w:top="1701" w:right="1418" w:bottom="1418" w:left="1418" w:header="709" w:footer="709" w:gutter="0"/>
          <w:cols w:space="708"/>
          <w:docGrid w:linePitch="360"/>
        </w:sectPr>
      </w:pPr>
    </w:p>
    <w:p w:rsidR="00763766" w:rsidRPr="00025B7D" w:rsidRDefault="00763766" w:rsidP="002A0A23">
      <w:pPr>
        <w:rPr>
          <w:b/>
          <w:bCs/>
          <w:sz w:val="20"/>
          <w:szCs w:val="20"/>
        </w:rPr>
      </w:pPr>
      <w:r w:rsidRPr="00AD0524">
        <w:rPr>
          <w:b/>
          <w:sz w:val="22"/>
          <w:szCs w:val="22"/>
        </w:rPr>
        <w:t xml:space="preserve">1)  </w:t>
      </w:r>
      <w:r w:rsidRPr="00025B7D">
        <w:rPr>
          <w:b/>
          <w:bCs/>
          <w:sz w:val="20"/>
          <w:szCs w:val="20"/>
        </w:rPr>
        <w:t>Aşağıdaki doğru-yanlış sorularında parantez içine doğru olanlara “D” yanlış olanlara “Y” harfi koyunuz (2x8=16 puan)</w:t>
      </w:r>
    </w:p>
    <w:p w:rsidR="00763766" w:rsidRPr="00025B7D" w:rsidRDefault="00763766" w:rsidP="002A0A23">
      <w:pPr>
        <w:rPr>
          <w:b/>
          <w:bCs/>
          <w:sz w:val="20"/>
          <w:szCs w:val="20"/>
        </w:rPr>
      </w:pPr>
    </w:p>
    <w:p w:rsidR="00763766" w:rsidRDefault="00763766" w:rsidP="003670E2">
      <w:pPr>
        <w:pStyle w:val="ListParagraph"/>
        <w:numPr>
          <w:ilvl w:val="0"/>
          <w:numId w:val="1"/>
        </w:numPr>
        <w:ind w:left="-284" w:right="-58" w:hanging="284"/>
        <w:jc w:val="both"/>
        <w:rPr>
          <w:rFonts w:ascii="Comic Sans MS" w:hAnsi="Comic Sans MS"/>
          <w:sz w:val="18"/>
          <w:szCs w:val="18"/>
        </w:rPr>
      </w:pPr>
      <w:r w:rsidRPr="003670E2">
        <w:rPr>
          <w:rFonts w:ascii="Comic Sans MS" w:hAnsi="Comic Sans MS"/>
          <w:sz w:val="18"/>
          <w:szCs w:val="18"/>
        </w:rPr>
        <w:t>(      ) Tahta hem ısı hem elektrik yalıtkanıdır.</w:t>
      </w:r>
    </w:p>
    <w:p w:rsidR="00763766" w:rsidRPr="003670E2" w:rsidRDefault="00763766" w:rsidP="003670E2">
      <w:pPr>
        <w:pStyle w:val="ListParagraph"/>
        <w:numPr>
          <w:ilvl w:val="0"/>
          <w:numId w:val="1"/>
        </w:numPr>
        <w:ind w:left="-284" w:right="-58" w:hanging="284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</w:t>
      </w:r>
      <w:r w:rsidRPr="003670E2">
        <w:rPr>
          <w:rFonts w:ascii="Comic Sans MS" w:hAnsi="Comic Sans MS"/>
          <w:sz w:val="18"/>
          <w:szCs w:val="18"/>
        </w:rPr>
        <w:t>)</w:t>
      </w:r>
      <w:r w:rsidRPr="003670E2">
        <w:rPr>
          <w:rFonts w:ascii="Comic Sans MS" w:hAnsi="Comic Sans MS"/>
          <w:b/>
          <w:sz w:val="18"/>
          <w:szCs w:val="18"/>
        </w:rPr>
        <w:t xml:space="preserve"> </w:t>
      </w:r>
      <w:r w:rsidRPr="003670E2">
        <w:rPr>
          <w:rFonts w:ascii="Comic Sans MS" w:eastAsia="HelveticaT" w:hAnsi="Comic Sans MS" w:cs="Tahoma"/>
          <w:sz w:val="18"/>
          <w:szCs w:val="18"/>
        </w:rPr>
        <w:t>Yıldırım olayını ilk gözlemleyen bilim insanı George Simon Ohm’dur.</w:t>
      </w:r>
    </w:p>
    <w:p w:rsidR="00763766" w:rsidRDefault="00763766" w:rsidP="006B259F">
      <w:pPr>
        <w:pStyle w:val="ListParagraph"/>
        <w:numPr>
          <w:ilvl w:val="0"/>
          <w:numId w:val="1"/>
        </w:numPr>
        <w:ind w:left="-284" w:right="-58" w:hanging="284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  ) Kömür, petrol ve doğalgaz fosil yakıtlardır.</w:t>
      </w:r>
    </w:p>
    <w:p w:rsidR="00763766" w:rsidRPr="006B259F" w:rsidRDefault="00763766" w:rsidP="006B259F">
      <w:pPr>
        <w:pStyle w:val="ListParagraph"/>
        <w:numPr>
          <w:ilvl w:val="0"/>
          <w:numId w:val="1"/>
        </w:numPr>
        <w:ind w:left="-284" w:right="-58" w:hanging="284"/>
        <w:jc w:val="both"/>
        <w:rPr>
          <w:rFonts w:ascii="Comic Sans MS" w:hAnsi="Comic Sans MS"/>
          <w:sz w:val="18"/>
          <w:szCs w:val="18"/>
        </w:rPr>
      </w:pPr>
      <w:r w:rsidRPr="006B259F">
        <w:rPr>
          <w:rFonts w:ascii="Comic Sans MS" w:hAnsi="Comic Sans MS"/>
          <w:sz w:val="18"/>
          <w:szCs w:val="18"/>
        </w:rPr>
        <w:t>(     ) 150 metrelik yolu 30 saniye alan aracın sürati 5m/s’dir.</w:t>
      </w:r>
    </w:p>
    <w:p w:rsidR="00763766" w:rsidRDefault="00763766" w:rsidP="002A0A23">
      <w:pPr>
        <w:pStyle w:val="ListParagraph"/>
        <w:numPr>
          <w:ilvl w:val="0"/>
          <w:numId w:val="1"/>
        </w:numPr>
        <w:ind w:left="-284" w:right="-58" w:hanging="284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(   </w:t>
      </w:r>
      <w:r w:rsidRPr="006B259F">
        <w:rPr>
          <w:rFonts w:ascii="Comic Sans MS" w:hAnsi="Comic Sans MS"/>
          <w:sz w:val="18"/>
          <w:szCs w:val="18"/>
        </w:rPr>
        <w:t>) Bitki hücresinde fotosentez yapan organel mitokondridir</w:t>
      </w:r>
      <w:r>
        <w:rPr>
          <w:rFonts w:ascii="Comic Sans MS" w:hAnsi="Comic Sans MS"/>
          <w:sz w:val="18"/>
          <w:szCs w:val="18"/>
        </w:rPr>
        <w:t>.</w:t>
      </w:r>
    </w:p>
    <w:p w:rsidR="00763766" w:rsidRDefault="00763766" w:rsidP="002A0A23">
      <w:pPr>
        <w:pStyle w:val="ListParagraph"/>
        <w:numPr>
          <w:ilvl w:val="0"/>
          <w:numId w:val="1"/>
        </w:numPr>
        <w:ind w:left="-284" w:right="-58" w:hanging="284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   ) Tek hücreli canlılardan olan amip vejetatif üreme ile çoğalır.</w:t>
      </w:r>
    </w:p>
    <w:p w:rsidR="00763766" w:rsidRDefault="00763766" w:rsidP="002A0A23">
      <w:pPr>
        <w:pStyle w:val="ListParagraph"/>
        <w:numPr>
          <w:ilvl w:val="0"/>
          <w:numId w:val="1"/>
        </w:numPr>
        <w:ind w:left="-284" w:right="-58" w:hanging="284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Binalarda ısı yalıtımı için uygulanabilecek yöntemlerden biri de mantolama sistemidir.</w:t>
      </w:r>
    </w:p>
    <w:p w:rsidR="00763766" w:rsidRPr="003670E2" w:rsidRDefault="00763766" w:rsidP="002A0A23">
      <w:pPr>
        <w:pStyle w:val="ListParagraph"/>
        <w:numPr>
          <w:ilvl w:val="0"/>
          <w:numId w:val="1"/>
        </w:numPr>
        <w:ind w:left="-284" w:right="-58" w:hanging="284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    )  Ses en hızlı boşlukta yayılma gösterir.</w:t>
      </w:r>
    </w:p>
    <w:p w:rsidR="00763766" w:rsidRPr="003670E2" w:rsidRDefault="00763766" w:rsidP="003670E2">
      <w:pPr>
        <w:ind w:left="-284" w:right="-1188" w:hanging="284"/>
        <w:jc w:val="both"/>
        <w:rPr>
          <w:rFonts w:ascii="Comic Sans MS" w:hAnsi="Comic Sans MS"/>
          <w:sz w:val="18"/>
          <w:szCs w:val="18"/>
        </w:rPr>
      </w:pPr>
      <w:r w:rsidRPr="003670E2">
        <w:rPr>
          <w:rFonts w:ascii="Comic Sans MS" w:hAnsi="Comic Sans MS"/>
          <w:sz w:val="18"/>
          <w:szCs w:val="18"/>
        </w:rPr>
        <w:t xml:space="preserve">    </w:t>
      </w:r>
    </w:p>
    <w:p w:rsidR="00763766" w:rsidRDefault="00763766" w:rsidP="007C6297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025B7D">
        <w:rPr>
          <w:b/>
          <w:sz w:val="20"/>
          <w:szCs w:val="20"/>
        </w:rPr>
        <w:t xml:space="preserve">2) </w:t>
      </w:r>
      <w:r w:rsidRPr="00025B7D">
        <w:rPr>
          <w:b/>
          <w:color w:val="000000"/>
          <w:sz w:val="20"/>
          <w:szCs w:val="20"/>
        </w:rPr>
        <w:t>Aşağıdaki boşlukları kutudaki kelimelerle uygun şekilde doldurunuz. (</w:t>
      </w:r>
      <w:r>
        <w:rPr>
          <w:b/>
          <w:color w:val="000000"/>
          <w:sz w:val="20"/>
          <w:szCs w:val="20"/>
        </w:rPr>
        <w:t xml:space="preserve">  2x 10</w:t>
      </w:r>
      <w:r w:rsidRPr="00025B7D">
        <w:rPr>
          <w:b/>
          <w:color w:val="000000"/>
          <w:sz w:val="20"/>
          <w:szCs w:val="20"/>
        </w:rPr>
        <w:t xml:space="preserve">= </w:t>
      </w:r>
      <w:r>
        <w:rPr>
          <w:b/>
          <w:color w:val="000000"/>
          <w:sz w:val="20"/>
          <w:szCs w:val="20"/>
        </w:rPr>
        <w:t>20</w:t>
      </w:r>
      <w:r w:rsidRPr="00025B7D">
        <w:rPr>
          <w:b/>
          <w:color w:val="000000"/>
          <w:sz w:val="20"/>
          <w:szCs w:val="20"/>
        </w:rPr>
        <w:t xml:space="preserve"> puan)</w:t>
      </w:r>
    </w:p>
    <w:tbl>
      <w:tblPr>
        <w:tblW w:w="5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1"/>
        <w:gridCol w:w="1080"/>
        <w:gridCol w:w="899"/>
        <w:gridCol w:w="900"/>
        <w:gridCol w:w="788"/>
      </w:tblGrid>
      <w:tr w:rsidR="00763766" w:rsidTr="00111C95">
        <w:trPr>
          <w:trHeight w:val="512"/>
        </w:trPr>
        <w:tc>
          <w:tcPr>
            <w:tcW w:w="1531" w:type="dxa"/>
          </w:tcPr>
          <w:p w:rsidR="00763766" w:rsidRPr="00111C95" w:rsidRDefault="00763766" w:rsidP="00111C9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111C95">
              <w:rPr>
                <w:b/>
                <w:color w:val="000000"/>
                <w:sz w:val="18"/>
                <w:szCs w:val="18"/>
              </w:rPr>
              <w:t>Karbonmonoksit</w:t>
            </w:r>
          </w:p>
        </w:tc>
        <w:tc>
          <w:tcPr>
            <w:tcW w:w="1080" w:type="dxa"/>
          </w:tcPr>
          <w:p w:rsidR="00763766" w:rsidRPr="00111C95" w:rsidRDefault="00763766" w:rsidP="00111C9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111C95">
              <w:rPr>
                <w:b/>
                <w:color w:val="000000"/>
                <w:sz w:val="18"/>
                <w:szCs w:val="18"/>
              </w:rPr>
              <w:t>başkalaşım</w:t>
            </w:r>
          </w:p>
        </w:tc>
        <w:tc>
          <w:tcPr>
            <w:tcW w:w="899" w:type="dxa"/>
          </w:tcPr>
          <w:p w:rsidR="00763766" w:rsidRPr="00111C95" w:rsidRDefault="00763766" w:rsidP="00111C9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111C95">
              <w:rPr>
                <w:b/>
                <w:color w:val="000000"/>
                <w:sz w:val="18"/>
                <w:szCs w:val="18"/>
              </w:rPr>
              <w:t>ısı yalıtımı</w:t>
            </w:r>
          </w:p>
        </w:tc>
        <w:tc>
          <w:tcPr>
            <w:tcW w:w="900" w:type="dxa"/>
          </w:tcPr>
          <w:p w:rsidR="00763766" w:rsidRPr="00111C95" w:rsidRDefault="00763766" w:rsidP="00111C9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111C95">
              <w:rPr>
                <w:b/>
                <w:color w:val="000000"/>
                <w:sz w:val="18"/>
                <w:szCs w:val="18"/>
              </w:rPr>
              <w:t>yakıt</w:t>
            </w:r>
          </w:p>
        </w:tc>
        <w:tc>
          <w:tcPr>
            <w:tcW w:w="788" w:type="dxa"/>
          </w:tcPr>
          <w:p w:rsidR="00763766" w:rsidRPr="00111C95" w:rsidRDefault="00763766" w:rsidP="00111C9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111C95">
              <w:rPr>
                <w:b/>
                <w:color w:val="000000"/>
                <w:sz w:val="18"/>
                <w:szCs w:val="18"/>
              </w:rPr>
              <w:t>zigot</w:t>
            </w:r>
          </w:p>
        </w:tc>
      </w:tr>
      <w:tr w:rsidR="00763766" w:rsidTr="00111C95">
        <w:trPr>
          <w:trHeight w:val="780"/>
        </w:trPr>
        <w:tc>
          <w:tcPr>
            <w:tcW w:w="1531" w:type="dxa"/>
          </w:tcPr>
          <w:p w:rsidR="00763766" w:rsidRPr="00111C95" w:rsidRDefault="00763766" w:rsidP="00111C9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111C95">
              <w:rPr>
                <w:b/>
                <w:color w:val="000000"/>
                <w:sz w:val="18"/>
                <w:szCs w:val="18"/>
              </w:rPr>
              <w:t>tozlaşma</w:t>
            </w:r>
          </w:p>
        </w:tc>
        <w:tc>
          <w:tcPr>
            <w:tcW w:w="1080" w:type="dxa"/>
          </w:tcPr>
          <w:p w:rsidR="00763766" w:rsidRPr="00111C95" w:rsidRDefault="00763766" w:rsidP="00111C9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111C95">
              <w:rPr>
                <w:b/>
                <w:color w:val="000000"/>
                <w:sz w:val="18"/>
                <w:szCs w:val="18"/>
              </w:rPr>
              <w:t>jeotermal</w:t>
            </w:r>
          </w:p>
        </w:tc>
        <w:tc>
          <w:tcPr>
            <w:tcW w:w="899" w:type="dxa"/>
          </w:tcPr>
          <w:p w:rsidR="00763766" w:rsidRPr="00111C95" w:rsidRDefault="00763766" w:rsidP="00111C9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111C95">
              <w:rPr>
                <w:b/>
                <w:color w:val="000000"/>
                <w:sz w:val="18"/>
                <w:szCs w:val="18"/>
              </w:rPr>
              <w:t>ısı alışverişi</w:t>
            </w:r>
          </w:p>
        </w:tc>
        <w:tc>
          <w:tcPr>
            <w:tcW w:w="900" w:type="dxa"/>
          </w:tcPr>
          <w:p w:rsidR="00763766" w:rsidRPr="00111C95" w:rsidRDefault="00763766" w:rsidP="00111C9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111C95">
              <w:rPr>
                <w:b/>
                <w:color w:val="000000"/>
                <w:sz w:val="18"/>
                <w:szCs w:val="18"/>
              </w:rPr>
              <w:t>ısı yalıtkanı</w:t>
            </w:r>
          </w:p>
        </w:tc>
        <w:tc>
          <w:tcPr>
            <w:tcW w:w="788" w:type="dxa"/>
          </w:tcPr>
          <w:p w:rsidR="00763766" w:rsidRPr="00111C95" w:rsidRDefault="00763766" w:rsidP="00111C9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111C95">
              <w:rPr>
                <w:b/>
                <w:color w:val="000000"/>
                <w:sz w:val="18"/>
                <w:szCs w:val="18"/>
              </w:rPr>
              <w:t>ısı iletkeni</w:t>
            </w:r>
          </w:p>
        </w:tc>
      </w:tr>
    </w:tbl>
    <w:p w:rsidR="00763766" w:rsidRDefault="00763766" w:rsidP="00025B7D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025B7D">
        <w:rPr>
          <w:sz w:val="20"/>
          <w:szCs w:val="20"/>
        </w:rPr>
        <w:t>Sıcaklığı farklı olan maddeler a</w:t>
      </w:r>
      <w:r>
        <w:rPr>
          <w:sz w:val="20"/>
          <w:szCs w:val="20"/>
        </w:rPr>
        <w:t>rasında ……………………………….. gözlenir.</w:t>
      </w:r>
    </w:p>
    <w:p w:rsidR="00763766" w:rsidRDefault="00763766" w:rsidP="003F7B67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4B5CD3">
        <w:rPr>
          <w:sz w:val="20"/>
          <w:szCs w:val="20"/>
        </w:rPr>
        <w:t>Binalardaki ısı kaybını yavaşlatma işlemine …………………………………. denir.</w:t>
      </w:r>
    </w:p>
    <w:p w:rsidR="00763766" w:rsidRPr="004B5CD3" w:rsidRDefault="00763766" w:rsidP="004B5CD3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4B5CD3">
        <w:rPr>
          <w:sz w:val="20"/>
          <w:szCs w:val="20"/>
        </w:rPr>
        <w:t>Rüzgar, güneş, ……………………………….. enerjileri yenilenebilir enerji kaynaklarıdır</w:t>
      </w:r>
      <w:r>
        <w:t>.</w:t>
      </w:r>
    </w:p>
    <w:p w:rsidR="00763766" w:rsidRDefault="00763766" w:rsidP="003F7B67">
      <w:pPr>
        <w:pStyle w:val="ListParagraph"/>
      </w:pPr>
    </w:p>
    <w:p w:rsidR="00763766" w:rsidRDefault="00763766" w:rsidP="00025B7D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3F7B67">
        <w:rPr>
          <w:color w:val="000000"/>
          <w:sz w:val="20"/>
          <w:szCs w:val="20"/>
        </w:rPr>
        <w:t xml:space="preserve">Soba </w:t>
      </w:r>
      <w:r>
        <w:rPr>
          <w:color w:val="000000"/>
          <w:sz w:val="20"/>
          <w:szCs w:val="20"/>
        </w:rPr>
        <w:t>zehirlenmelerine neden olan gaz...................................................... gazıdır.</w:t>
      </w:r>
    </w:p>
    <w:p w:rsidR="00763766" w:rsidRDefault="00763766" w:rsidP="003F7B67">
      <w:pPr>
        <w:pStyle w:val="ListParagraph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763766" w:rsidRDefault="00763766" w:rsidP="00025B7D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Yavru canlıların yapısal değişiklikler geçirerek ana canlıya benzer hale gelmesine .................................................... denir.</w:t>
      </w:r>
    </w:p>
    <w:p w:rsidR="00763766" w:rsidRPr="004B5CD3" w:rsidRDefault="00763766" w:rsidP="004B5CD3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4B5CD3">
        <w:rPr>
          <w:sz w:val="20"/>
          <w:szCs w:val="20"/>
        </w:rPr>
        <w:t>Isıyı kolay ileten maddelere ……………………………….. denir.</w:t>
      </w:r>
    </w:p>
    <w:p w:rsidR="00763766" w:rsidRDefault="00763766" w:rsidP="00025B7D">
      <w:pPr>
        <w:pStyle w:val="ListParagraph"/>
        <w:numPr>
          <w:ilvl w:val="0"/>
          <w:numId w:val="12"/>
        </w:numPr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Strafor, taş yünü, cam yünü gibi maddeler.............................................maddelerdir.</w:t>
      </w:r>
    </w:p>
    <w:p w:rsidR="00763766" w:rsidRPr="003F7B67" w:rsidRDefault="00763766" w:rsidP="003F7B67">
      <w:pPr>
        <w:numPr>
          <w:ilvl w:val="0"/>
          <w:numId w:val="12"/>
        </w:numPr>
        <w:tabs>
          <w:tab w:val="num" w:pos="450"/>
        </w:tabs>
        <w:rPr>
          <w:sz w:val="20"/>
          <w:szCs w:val="20"/>
        </w:rPr>
      </w:pPr>
      <w:r w:rsidRPr="003F7B67">
        <w:rPr>
          <w:sz w:val="20"/>
          <w:szCs w:val="20"/>
        </w:rPr>
        <w:t>Yağmur, rüzgar, arılar, böcekler gibi çeşitli etmenlerle polenlerin  dişicik tepesine taşınmasına  ……………….….</w:t>
      </w:r>
      <w:r>
        <w:rPr>
          <w:sz w:val="20"/>
          <w:szCs w:val="20"/>
        </w:rPr>
        <w:t>................</w:t>
      </w:r>
      <w:r w:rsidRPr="003F7B67">
        <w:rPr>
          <w:sz w:val="20"/>
          <w:szCs w:val="20"/>
        </w:rPr>
        <w:t xml:space="preserve">  denir.</w:t>
      </w:r>
    </w:p>
    <w:p w:rsidR="00763766" w:rsidRDefault="00763766" w:rsidP="004B5CD3">
      <w:pPr>
        <w:numPr>
          <w:ilvl w:val="0"/>
          <w:numId w:val="12"/>
        </w:numPr>
        <w:rPr>
          <w:sz w:val="20"/>
          <w:szCs w:val="20"/>
        </w:rPr>
      </w:pPr>
      <w:r w:rsidRPr="003F7B67">
        <w:rPr>
          <w:sz w:val="20"/>
          <w:szCs w:val="20"/>
        </w:rPr>
        <w:t>Sperm ve yumurtanın birle</w:t>
      </w:r>
      <w:r>
        <w:rPr>
          <w:sz w:val="20"/>
          <w:szCs w:val="20"/>
        </w:rPr>
        <w:t>şmesi sonucu oluşan döllenmiş yumurtaya</w:t>
      </w:r>
      <w:r w:rsidRPr="003F7B67">
        <w:rPr>
          <w:sz w:val="20"/>
          <w:szCs w:val="20"/>
        </w:rPr>
        <w:t xml:space="preserve">  ……………………….  denir.</w:t>
      </w:r>
    </w:p>
    <w:p w:rsidR="00763766" w:rsidRPr="004B5CD3" w:rsidRDefault="00763766" w:rsidP="004B5CD3">
      <w:pPr>
        <w:numPr>
          <w:ilvl w:val="0"/>
          <w:numId w:val="12"/>
        </w:numPr>
        <w:rPr>
          <w:sz w:val="20"/>
          <w:szCs w:val="20"/>
        </w:rPr>
      </w:pPr>
      <w:r w:rsidRPr="004B5CD3">
        <w:rPr>
          <w:sz w:val="20"/>
          <w:szCs w:val="20"/>
        </w:rPr>
        <w:t>Yanma özelliğine sahip olan ve çevresine ısı veren maddelere ………………………………..denir.</w:t>
      </w:r>
    </w:p>
    <w:p w:rsidR="00763766" w:rsidRPr="004B5CD3" w:rsidRDefault="00763766" w:rsidP="004B5CD3">
      <w:pPr>
        <w:pStyle w:val="ListParagraph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763766" w:rsidRDefault="00763766">
      <w:pPr>
        <w:rPr>
          <w:b/>
          <w:color w:val="000000"/>
          <w:sz w:val="22"/>
          <w:szCs w:val="22"/>
        </w:rPr>
      </w:pPr>
      <w:r>
        <w:rPr>
          <w:b/>
        </w:rPr>
        <w:t xml:space="preserve">3) </w:t>
      </w:r>
      <w:r w:rsidRPr="00975FF7">
        <w:rPr>
          <w:b/>
          <w:bCs/>
          <w:sz w:val="22"/>
          <w:szCs w:val="22"/>
        </w:rPr>
        <w:t xml:space="preserve">Aşağıdaki tabloyu </w:t>
      </w:r>
      <w:r>
        <w:rPr>
          <w:b/>
          <w:bCs/>
          <w:sz w:val="22"/>
          <w:szCs w:val="22"/>
        </w:rPr>
        <w:t xml:space="preserve">elektrik enerjisini iletme bakımından </w:t>
      </w:r>
      <w:r w:rsidRPr="00975FF7">
        <w:rPr>
          <w:b/>
          <w:bCs/>
          <w:sz w:val="22"/>
          <w:szCs w:val="22"/>
        </w:rPr>
        <w:t>bakır tel örneği</w:t>
      </w:r>
      <w:r>
        <w:rPr>
          <w:b/>
          <w:bCs/>
          <w:sz w:val="22"/>
          <w:szCs w:val="22"/>
        </w:rPr>
        <w:t xml:space="preserve"> gibi doldurunuz</w:t>
      </w:r>
      <w:r>
        <w:rPr>
          <w:b/>
          <w:color w:val="000000"/>
          <w:sz w:val="22"/>
          <w:szCs w:val="22"/>
        </w:rPr>
        <w:t>(10p</w:t>
      </w:r>
      <w:r w:rsidRPr="00975FF7">
        <w:rPr>
          <w:b/>
          <w:color w:val="000000"/>
          <w:sz w:val="22"/>
          <w:szCs w:val="22"/>
        </w:rPr>
        <w:t>)</w:t>
      </w:r>
    </w:p>
    <w:p w:rsidR="00763766" w:rsidRDefault="00763766">
      <w:pPr>
        <w:rPr>
          <w:b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6"/>
        <w:gridCol w:w="1562"/>
        <w:gridCol w:w="1312"/>
      </w:tblGrid>
      <w:tr w:rsidR="00763766" w:rsidRPr="00EA2ACC" w:rsidTr="003F3F7B">
        <w:trPr>
          <w:jc w:val="center"/>
        </w:trPr>
        <w:tc>
          <w:tcPr>
            <w:tcW w:w="1980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iCs/>
                <w:sz w:val="20"/>
                <w:szCs w:val="20"/>
              </w:rPr>
            </w:pPr>
            <w:r w:rsidRPr="001B486E">
              <w:rPr>
                <w:b/>
                <w:iCs/>
                <w:sz w:val="20"/>
                <w:szCs w:val="20"/>
              </w:rPr>
              <w:t xml:space="preserve">Maddenin </w:t>
            </w:r>
          </w:p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B486E">
              <w:rPr>
                <w:b/>
                <w:iCs/>
                <w:sz w:val="20"/>
                <w:szCs w:val="20"/>
              </w:rPr>
              <w:t>Cinsi</w:t>
            </w:r>
          </w:p>
        </w:tc>
        <w:tc>
          <w:tcPr>
            <w:tcW w:w="1566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B486E">
              <w:rPr>
                <w:b/>
                <w:iCs/>
                <w:sz w:val="20"/>
                <w:szCs w:val="20"/>
              </w:rPr>
              <w:t>İletken Madde</w:t>
            </w:r>
          </w:p>
        </w:tc>
        <w:tc>
          <w:tcPr>
            <w:tcW w:w="1314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B486E">
              <w:rPr>
                <w:b/>
                <w:iCs/>
                <w:sz w:val="20"/>
                <w:szCs w:val="20"/>
              </w:rPr>
              <w:t>Yalıtkan Madde</w:t>
            </w:r>
          </w:p>
        </w:tc>
      </w:tr>
      <w:tr w:rsidR="00763766" w:rsidRPr="00EA2ACC" w:rsidTr="003F3F7B">
        <w:trPr>
          <w:jc w:val="center"/>
        </w:trPr>
        <w:tc>
          <w:tcPr>
            <w:tcW w:w="1980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B486E">
              <w:rPr>
                <w:color w:val="000000"/>
                <w:sz w:val="20"/>
                <w:szCs w:val="20"/>
              </w:rPr>
              <w:t>Bakır tel</w:t>
            </w:r>
          </w:p>
        </w:tc>
        <w:tc>
          <w:tcPr>
            <w:tcW w:w="1566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B486E"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1314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63766" w:rsidRPr="00EA2ACC" w:rsidTr="003F3F7B">
        <w:trPr>
          <w:jc w:val="center"/>
        </w:trPr>
        <w:tc>
          <w:tcPr>
            <w:tcW w:w="1980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B486E">
              <w:rPr>
                <w:sz w:val="20"/>
                <w:szCs w:val="20"/>
              </w:rPr>
              <w:t>Demir çivi</w:t>
            </w:r>
          </w:p>
        </w:tc>
        <w:tc>
          <w:tcPr>
            <w:tcW w:w="1566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63766" w:rsidRPr="00EA2ACC" w:rsidTr="003F3F7B">
        <w:trPr>
          <w:jc w:val="center"/>
        </w:trPr>
        <w:tc>
          <w:tcPr>
            <w:tcW w:w="1980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B486E">
              <w:rPr>
                <w:sz w:val="20"/>
                <w:szCs w:val="20"/>
              </w:rPr>
              <w:t>Tuzlu su</w:t>
            </w:r>
          </w:p>
        </w:tc>
        <w:tc>
          <w:tcPr>
            <w:tcW w:w="1566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63766" w:rsidRPr="00EA2ACC" w:rsidTr="003F3F7B">
        <w:trPr>
          <w:jc w:val="center"/>
        </w:trPr>
        <w:tc>
          <w:tcPr>
            <w:tcW w:w="1980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B486E">
              <w:rPr>
                <w:sz w:val="20"/>
                <w:szCs w:val="20"/>
              </w:rPr>
              <w:t>Şekerli su</w:t>
            </w:r>
          </w:p>
        </w:tc>
        <w:tc>
          <w:tcPr>
            <w:tcW w:w="1566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63766" w:rsidRPr="00EA2ACC" w:rsidTr="003F3F7B">
        <w:trPr>
          <w:jc w:val="center"/>
        </w:trPr>
        <w:tc>
          <w:tcPr>
            <w:tcW w:w="1980" w:type="dxa"/>
          </w:tcPr>
          <w:p w:rsidR="00763766" w:rsidRPr="001B486E" w:rsidRDefault="00763766" w:rsidP="003F3F7B">
            <w:pPr>
              <w:jc w:val="center"/>
              <w:rPr>
                <w:sz w:val="20"/>
                <w:szCs w:val="20"/>
              </w:rPr>
            </w:pPr>
            <w:r w:rsidRPr="001B486E">
              <w:rPr>
                <w:sz w:val="20"/>
                <w:szCs w:val="20"/>
              </w:rPr>
              <w:t>Saf su</w:t>
            </w:r>
          </w:p>
        </w:tc>
        <w:tc>
          <w:tcPr>
            <w:tcW w:w="1566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63766" w:rsidRPr="00EA2ACC" w:rsidTr="003F3F7B">
        <w:trPr>
          <w:jc w:val="center"/>
        </w:trPr>
        <w:tc>
          <w:tcPr>
            <w:tcW w:w="1980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B486E">
              <w:rPr>
                <w:color w:val="000000"/>
                <w:sz w:val="20"/>
                <w:szCs w:val="20"/>
              </w:rPr>
              <w:t>Sirke</w:t>
            </w:r>
          </w:p>
        </w:tc>
        <w:tc>
          <w:tcPr>
            <w:tcW w:w="1566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63766" w:rsidRPr="00EA2ACC" w:rsidTr="003F3F7B">
        <w:trPr>
          <w:jc w:val="center"/>
        </w:trPr>
        <w:tc>
          <w:tcPr>
            <w:tcW w:w="1980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B486E">
              <w:rPr>
                <w:sz w:val="20"/>
                <w:szCs w:val="20"/>
              </w:rPr>
              <w:t>Hava</w:t>
            </w:r>
          </w:p>
        </w:tc>
        <w:tc>
          <w:tcPr>
            <w:tcW w:w="1566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63766" w:rsidRPr="00EA2ACC" w:rsidTr="003F3F7B">
        <w:trPr>
          <w:jc w:val="center"/>
        </w:trPr>
        <w:tc>
          <w:tcPr>
            <w:tcW w:w="1980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B486E">
              <w:rPr>
                <w:sz w:val="20"/>
                <w:szCs w:val="20"/>
              </w:rPr>
              <w:t>Plastik</w:t>
            </w:r>
          </w:p>
        </w:tc>
        <w:tc>
          <w:tcPr>
            <w:tcW w:w="1566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63766" w:rsidRPr="00EA2ACC" w:rsidTr="003F3F7B">
        <w:trPr>
          <w:jc w:val="center"/>
        </w:trPr>
        <w:tc>
          <w:tcPr>
            <w:tcW w:w="1980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B486E">
              <w:rPr>
                <w:sz w:val="20"/>
                <w:szCs w:val="20"/>
              </w:rPr>
              <w:t>Kurşun kalem ucu</w:t>
            </w:r>
          </w:p>
        </w:tc>
        <w:tc>
          <w:tcPr>
            <w:tcW w:w="1566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63766" w:rsidRPr="00EA2ACC" w:rsidTr="003F3F7B">
        <w:trPr>
          <w:trHeight w:val="231"/>
          <w:jc w:val="center"/>
        </w:trPr>
        <w:tc>
          <w:tcPr>
            <w:tcW w:w="1980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B486E">
              <w:rPr>
                <w:sz w:val="20"/>
                <w:szCs w:val="20"/>
              </w:rPr>
              <w:t>Tahta</w:t>
            </w:r>
          </w:p>
        </w:tc>
        <w:tc>
          <w:tcPr>
            <w:tcW w:w="1566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63766" w:rsidRPr="00EA2ACC" w:rsidTr="003F3F7B">
        <w:trPr>
          <w:trHeight w:val="231"/>
          <w:jc w:val="center"/>
        </w:trPr>
        <w:tc>
          <w:tcPr>
            <w:tcW w:w="1980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B486E">
              <w:rPr>
                <w:sz w:val="20"/>
                <w:szCs w:val="20"/>
              </w:rPr>
              <w:t>Alüminyum</w:t>
            </w:r>
          </w:p>
        </w:tc>
        <w:tc>
          <w:tcPr>
            <w:tcW w:w="1566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</w:tcPr>
          <w:p w:rsidR="00763766" w:rsidRPr="001B486E" w:rsidRDefault="00763766" w:rsidP="003F3F7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6" type="#_x0000_t75" style="position:absolute;margin-left:8.55pt;margin-top:2.15pt;width:250.5pt;height:121.5pt;z-index:-251660288;visibility:visible">
            <v:imagedata r:id="rId7" o:title=""/>
          </v:shape>
        </w:pict>
      </w:r>
      <w:r>
        <w:rPr>
          <w:b/>
        </w:rPr>
        <w:t>4)</w:t>
      </w: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  <w:r>
        <w:rPr>
          <w:b/>
        </w:rPr>
        <w:t>5)</w:t>
      </w:r>
    </w:p>
    <w:p w:rsidR="00763766" w:rsidRDefault="00763766">
      <w:pPr>
        <w:rPr>
          <w:b/>
        </w:rPr>
      </w:pPr>
      <w:r w:rsidRPr="00111C95">
        <w:rPr>
          <w:b/>
          <w:noProof/>
        </w:rPr>
        <w:pict>
          <v:shape id="Resim 1" o:spid="_x0000_i1025" type="#_x0000_t75" style="width:248.25pt;height:91.5pt;visibility:visible">
            <v:imagedata r:id="rId8" o:title=""/>
          </v:shape>
        </w:pict>
      </w:r>
    </w:p>
    <w:p w:rsidR="00763766" w:rsidRDefault="00763766">
      <w:pPr>
        <w:rPr>
          <w:b/>
          <w:sz w:val="20"/>
          <w:szCs w:val="20"/>
        </w:rPr>
      </w:pPr>
      <w:r w:rsidRPr="001B486E">
        <w:rPr>
          <w:b/>
          <w:sz w:val="20"/>
          <w:szCs w:val="20"/>
        </w:rPr>
        <w:t>Bir</w:t>
      </w:r>
      <w:r>
        <w:rPr>
          <w:b/>
          <w:sz w:val="20"/>
          <w:szCs w:val="20"/>
        </w:rPr>
        <w:t xml:space="preserve"> demir çubuk üzerine şekildeki gibi farklı noktalara mumlar yerleştiriliyor. Mumlar üzerine iğneler yerleştirilip K noktasından çubuk ısıtılmaya başlanıyor. Buna göre;</w:t>
      </w:r>
    </w:p>
    <w:p w:rsidR="00763766" w:rsidRDefault="00763766">
      <w:pPr>
        <w:rPr>
          <w:b/>
          <w:sz w:val="20"/>
          <w:szCs w:val="20"/>
        </w:rPr>
      </w:pPr>
      <w:r>
        <w:rPr>
          <w:b/>
          <w:sz w:val="20"/>
          <w:szCs w:val="20"/>
        </w:rPr>
        <w:t>a) İğnelerin düşme sürelerini küçükten büyüğe doğru sıralayınız. (5 puan)</w:t>
      </w:r>
    </w:p>
    <w:p w:rsidR="00763766" w:rsidRDefault="00763766">
      <w:pPr>
        <w:rPr>
          <w:b/>
          <w:sz w:val="20"/>
          <w:szCs w:val="20"/>
        </w:rPr>
      </w:pPr>
    </w:p>
    <w:p w:rsidR="00763766" w:rsidRDefault="00763766">
      <w:pPr>
        <w:rPr>
          <w:b/>
          <w:sz w:val="20"/>
          <w:szCs w:val="20"/>
        </w:rPr>
      </w:pPr>
    </w:p>
    <w:p w:rsidR="00763766" w:rsidRDefault="00763766">
      <w:pPr>
        <w:rPr>
          <w:b/>
          <w:sz w:val="20"/>
          <w:szCs w:val="20"/>
        </w:rPr>
      </w:pPr>
    </w:p>
    <w:p w:rsidR="00763766" w:rsidRPr="001B486E" w:rsidRDefault="00763766">
      <w:pPr>
        <w:rPr>
          <w:b/>
          <w:sz w:val="20"/>
          <w:szCs w:val="20"/>
        </w:rPr>
      </w:pPr>
      <w:r>
        <w:rPr>
          <w:b/>
          <w:sz w:val="20"/>
          <w:szCs w:val="20"/>
        </w:rPr>
        <w:t>b) Demir çubuk üzerinde ısının yayılması ısının yayılma yollarından hangisine örnektir? (5puan)</w:t>
      </w: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  <w:r>
        <w:rPr>
          <w:noProof/>
        </w:rPr>
        <w:pict>
          <v:shape id="Resim 60" o:spid="_x0000_s1027" type="#_x0000_t75" alt="yansıma" style="position:absolute;margin-left:31.35pt;margin-top:.25pt;width:134.25pt;height:75pt;z-index:251655168;visibility:visible">
            <v:imagedata r:id="rId9" o:title=""/>
            <w10:wrap type="square"/>
          </v:shape>
        </w:pict>
      </w:r>
      <w:r>
        <w:rPr>
          <w:b/>
        </w:rPr>
        <w:t>6)</w:t>
      </w: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Default="00763766">
      <w:pPr>
        <w:rPr>
          <w:b/>
        </w:rPr>
      </w:pPr>
    </w:p>
    <w:p w:rsidR="00763766" w:rsidRPr="00511612" w:rsidRDefault="00763766" w:rsidP="00511612">
      <w:pPr>
        <w:rPr>
          <w:b/>
          <w:bCs/>
          <w:sz w:val="22"/>
          <w:szCs w:val="22"/>
        </w:rPr>
      </w:pPr>
      <w:r w:rsidRPr="00511612">
        <w:rPr>
          <w:b/>
          <w:bCs/>
          <w:sz w:val="22"/>
          <w:szCs w:val="22"/>
        </w:rPr>
        <w:t>Şekilde yansıyan ışın ile ayna arasındaki açı 40 derecedir.</w:t>
      </w:r>
      <w:r>
        <w:rPr>
          <w:b/>
          <w:bCs/>
          <w:sz w:val="22"/>
          <w:szCs w:val="22"/>
        </w:rPr>
        <w:t xml:space="preserve"> </w:t>
      </w:r>
      <w:r w:rsidRPr="00511612">
        <w:rPr>
          <w:b/>
          <w:bCs/>
          <w:sz w:val="22"/>
          <w:szCs w:val="22"/>
        </w:rPr>
        <w:t>Buna göre a açısının değeri nedir?</w:t>
      </w:r>
      <w:r>
        <w:rPr>
          <w:b/>
          <w:bCs/>
          <w:sz w:val="22"/>
          <w:szCs w:val="22"/>
        </w:rPr>
        <w:t>(4p)</w:t>
      </w:r>
    </w:p>
    <w:p w:rsidR="00763766" w:rsidRPr="00511612" w:rsidRDefault="00763766" w:rsidP="00511612">
      <w:pPr>
        <w:rPr>
          <w:bCs/>
          <w:sz w:val="22"/>
          <w:szCs w:val="22"/>
        </w:rPr>
      </w:pPr>
      <w:r w:rsidRPr="00511612">
        <w:rPr>
          <w:bCs/>
          <w:sz w:val="22"/>
          <w:szCs w:val="22"/>
        </w:rPr>
        <w:t>A)80</w:t>
      </w:r>
      <w:r>
        <w:rPr>
          <w:bCs/>
          <w:sz w:val="22"/>
          <w:szCs w:val="22"/>
        </w:rPr>
        <w:tab/>
        <w:t xml:space="preserve">            </w:t>
      </w:r>
      <w:r w:rsidRPr="00511612">
        <w:rPr>
          <w:bCs/>
          <w:sz w:val="22"/>
          <w:szCs w:val="22"/>
        </w:rPr>
        <w:t>B)40</w:t>
      </w:r>
      <w:r w:rsidRPr="00511612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   </w:t>
      </w:r>
      <w:r w:rsidRPr="00511612">
        <w:rPr>
          <w:bCs/>
          <w:sz w:val="22"/>
          <w:szCs w:val="22"/>
        </w:rPr>
        <w:t>C)90</w:t>
      </w:r>
      <w:r w:rsidRPr="00511612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           </w:t>
      </w:r>
      <w:r w:rsidRPr="00511612">
        <w:rPr>
          <w:bCs/>
          <w:sz w:val="22"/>
          <w:szCs w:val="22"/>
        </w:rPr>
        <w:t>D)100</w:t>
      </w:r>
    </w:p>
    <w:p w:rsidR="00763766" w:rsidRDefault="00763766">
      <w:pPr>
        <w:rPr>
          <w:b/>
        </w:rPr>
      </w:pPr>
    </w:p>
    <w:p w:rsidR="00763766" w:rsidRPr="00C8629A" w:rsidRDefault="00763766" w:rsidP="00C8629A">
      <w:pPr>
        <w:ind w:right="-1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7</w:t>
      </w:r>
      <w:r w:rsidRPr="00C8629A">
        <w:rPr>
          <w:b/>
          <w:color w:val="000000"/>
          <w:sz w:val="22"/>
          <w:szCs w:val="22"/>
        </w:rPr>
        <w:t>)Maddeler ısın</w:t>
      </w:r>
      <w:r>
        <w:rPr>
          <w:b/>
          <w:color w:val="000000"/>
          <w:sz w:val="22"/>
          <w:szCs w:val="22"/>
        </w:rPr>
        <w:t>dıkça taneciklerin</w:t>
      </w:r>
      <w:r w:rsidRPr="00C8629A">
        <w:rPr>
          <w:b/>
          <w:color w:val="000000"/>
          <w:sz w:val="22"/>
          <w:szCs w:val="22"/>
        </w:rPr>
        <w:t xml:space="preserve"> hareket hızları artar. Buna göre aşağıdakilerden hangisinin atomlarının hızı </w:t>
      </w:r>
      <w:r w:rsidRPr="00C8629A">
        <w:rPr>
          <w:b/>
          <w:color w:val="000000"/>
          <w:sz w:val="22"/>
          <w:szCs w:val="22"/>
          <w:u w:val="single"/>
        </w:rPr>
        <w:t>artmaz?</w:t>
      </w:r>
      <w:r>
        <w:rPr>
          <w:b/>
          <w:color w:val="000000"/>
          <w:sz w:val="22"/>
          <w:szCs w:val="22"/>
          <w:u w:val="single"/>
        </w:rPr>
        <w:t xml:space="preserve"> </w:t>
      </w:r>
      <w:r>
        <w:rPr>
          <w:b/>
          <w:color w:val="000000"/>
          <w:sz w:val="22"/>
          <w:szCs w:val="22"/>
        </w:rPr>
        <w:t>(4</w:t>
      </w:r>
      <w:r w:rsidRPr="008117BD">
        <w:rPr>
          <w:b/>
          <w:color w:val="000000"/>
          <w:sz w:val="22"/>
          <w:szCs w:val="22"/>
        </w:rPr>
        <w:t>p)</w:t>
      </w:r>
    </w:p>
    <w:p w:rsidR="00763766" w:rsidRDefault="00763766" w:rsidP="00A21361">
      <w:pPr>
        <w:tabs>
          <w:tab w:val="left" w:pos="3240"/>
        </w:tabs>
        <w:ind w:right="-1026"/>
        <w:rPr>
          <w:b/>
          <w:bCs/>
          <w:color w:val="000000"/>
          <w:sz w:val="22"/>
          <w:szCs w:val="22"/>
        </w:rPr>
      </w:pPr>
      <w:r w:rsidRPr="00A21361">
        <w:rPr>
          <w:b/>
          <w:bCs/>
          <w:color w:val="000000"/>
          <w:sz w:val="22"/>
          <w:szCs w:val="22"/>
        </w:rPr>
        <w:t xml:space="preserve">A) </w:t>
      </w:r>
      <w:r w:rsidRPr="00A21361">
        <w:rPr>
          <w:bCs/>
          <w:color w:val="000000"/>
          <w:sz w:val="22"/>
          <w:szCs w:val="22"/>
        </w:rPr>
        <w:t>Derin dondurucuya konulan kola</w:t>
      </w:r>
      <w:r w:rsidRPr="00A21361">
        <w:rPr>
          <w:b/>
          <w:bCs/>
          <w:color w:val="000000"/>
          <w:sz w:val="22"/>
          <w:szCs w:val="22"/>
        </w:rPr>
        <w:t xml:space="preserve">   </w:t>
      </w:r>
    </w:p>
    <w:p w:rsidR="00763766" w:rsidRPr="00A21361" w:rsidRDefault="00763766" w:rsidP="00A21361">
      <w:pPr>
        <w:tabs>
          <w:tab w:val="left" w:pos="3240"/>
        </w:tabs>
        <w:ind w:right="-1026"/>
        <w:rPr>
          <w:bCs/>
          <w:color w:val="000000"/>
          <w:sz w:val="22"/>
          <w:szCs w:val="22"/>
        </w:rPr>
      </w:pPr>
      <w:r w:rsidRPr="00A21361">
        <w:rPr>
          <w:b/>
          <w:bCs/>
          <w:color w:val="000000"/>
          <w:sz w:val="22"/>
          <w:szCs w:val="22"/>
        </w:rPr>
        <w:t xml:space="preserve">C) </w:t>
      </w:r>
      <w:r w:rsidRPr="00A21361">
        <w:rPr>
          <w:bCs/>
          <w:color w:val="000000"/>
          <w:sz w:val="22"/>
          <w:szCs w:val="22"/>
        </w:rPr>
        <w:t>Kaynayan sütün</w:t>
      </w:r>
    </w:p>
    <w:p w:rsidR="00763766" w:rsidRDefault="00763766" w:rsidP="00A21361">
      <w:pPr>
        <w:tabs>
          <w:tab w:val="left" w:pos="3240"/>
        </w:tabs>
        <w:ind w:right="-1026"/>
        <w:rPr>
          <w:bCs/>
          <w:color w:val="000000"/>
          <w:sz w:val="22"/>
          <w:szCs w:val="22"/>
        </w:rPr>
      </w:pPr>
      <w:r w:rsidRPr="00A21361">
        <w:rPr>
          <w:b/>
          <w:bCs/>
          <w:color w:val="000000"/>
          <w:sz w:val="22"/>
          <w:szCs w:val="22"/>
        </w:rPr>
        <w:t xml:space="preserve">B) </w:t>
      </w:r>
      <w:r w:rsidRPr="00A21361">
        <w:rPr>
          <w:bCs/>
          <w:color w:val="000000"/>
          <w:sz w:val="22"/>
          <w:szCs w:val="22"/>
        </w:rPr>
        <w:t xml:space="preserve">Güneşte bırakılan buzun                 </w:t>
      </w:r>
    </w:p>
    <w:p w:rsidR="00763766" w:rsidRPr="00A21361" w:rsidRDefault="00763766" w:rsidP="00A21361">
      <w:pPr>
        <w:tabs>
          <w:tab w:val="left" w:pos="3240"/>
        </w:tabs>
        <w:ind w:right="-1026"/>
        <w:rPr>
          <w:bCs/>
          <w:color w:val="000000"/>
          <w:sz w:val="22"/>
          <w:szCs w:val="22"/>
        </w:rPr>
      </w:pPr>
      <w:r w:rsidRPr="00A21361">
        <w:rPr>
          <w:b/>
          <w:bCs/>
          <w:color w:val="000000"/>
          <w:sz w:val="22"/>
          <w:szCs w:val="22"/>
        </w:rPr>
        <w:t xml:space="preserve">D) </w:t>
      </w:r>
      <w:r w:rsidRPr="00A21361">
        <w:rPr>
          <w:bCs/>
          <w:color w:val="000000"/>
          <w:sz w:val="22"/>
          <w:szCs w:val="22"/>
        </w:rPr>
        <w:t>Eriyen dondurmanın</w:t>
      </w:r>
    </w:p>
    <w:p w:rsidR="00763766" w:rsidRPr="00861128" w:rsidRDefault="00763766" w:rsidP="007D06EB">
      <w:pPr>
        <w:rPr>
          <w:sz w:val="22"/>
          <w:szCs w:val="22"/>
        </w:rPr>
      </w:pPr>
    </w:p>
    <w:p w:rsidR="00763766" w:rsidRDefault="00763766" w:rsidP="00C57D1B">
      <w:pPr>
        <w:jc w:val="center"/>
        <w:rPr>
          <w:rFonts w:ascii="Chiller" w:hAnsi="Chiller"/>
          <w:sz w:val="28"/>
          <w:szCs w:val="28"/>
        </w:rPr>
      </w:pPr>
      <w:r>
        <w:rPr>
          <w:noProof/>
        </w:rPr>
        <w:pict>
          <v:shape id="Resim 21" o:spid="_x0000_s1028" type="#_x0000_t75" style="position:absolute;left:0;text-align:left;margin-left:1.4pt;margin-top:6.9pt;width:197.95pt;height:51.7pt;z-index:-251659264;visibility:visible">
            <v:imagedata r:id="rId10" o:title="" cropbottom="38931f"/>
          </v:shape>
        </w:pict>
      </w:r>
    </w:p>
    <w:p w:rsidR="00763766" w:rsidRDefault="00763766" w:rsidP="00C57D1B">
      <w:pPr>
        <w:jc w:val="center"/>
        <w:rPr>
          <w:rFonts w:ascii="Chiller" w:hAnsi="Chiller"/>
          <w:sz w:val="28"/>
          <w:szCs w:val="28"/>
        </w:rPr>
      </w:pPr>
    </w:p>
    <w:p w:rsidR="00763766" w:rsidRDefault="00763766" w:rsidP="00C57D1B">
      <w:pPr>
        <w:jc w:val="center"/>
        <w:rPr>
          <w:rFonts w:ascii="Chiller" w:hAnsi="Chiller"/>
          <w:sz w:val="28"/>
          <w:szCs w:val="28"/>
        </w:rPr>
      </w:pPr>
    </w:p>
    <w:p w:rsidR="00763766" w:rsidRDefault="00763766" w:rsidP="00C57D1B">
      <w:pPr>
        <w:jc w:val="center"/>
        <w:rPr>
          <w:rFonts w:ascii="Chiller" w:hAnsi="Chiller"/>
          <w:sz w:val="28"/>
          <w:szCs w:val="28"/>
        </w:rPr>
      </w:pPr>
    </w:p>
    <w:p w:rsidR="00763766" w:rsidRPr="007D06EB" w:rsidRDefault="00763766" w:rsidP="00A21361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Pr="007D06EB">
        <w:rPr>
          <w:rFonts w:ascii="Comic Sans MS" w:hAnsi="Comic Sans MS"/>
          <w:b/>
          <w:sz w:val="20"/>
          <w:szCs w:val="20"/>
        </w:rPr>
        <w:t xml:space="preserve">) Mine sınıfta anlatacağı konu ile ilgili yukarıdaki resimleri hazırlamıştır. Üç resim dikkate alındığında Mine’nin </w:t>
      </w:r>
      <w:r w:rsidRPr="008117BD">
        <w:rPr>
          <w:rFonts w:ascii="Comic Sans MS" w:hAnsi="Comic Sans MS"/>
          <w:b/>
          <w:sz w:val="20"/>
          <w:szCs w:val="20"/>
          <w:u w:val="single"/>
        </w:rPr>
        <w:t>anlatacağı konu</w:t>
      </w:r>
      <w:r w:rsidRPr="007D06EB">
        <w:rPr>
          <w:rFonts w:ascii="Comic Sans MS" w:hAnsi="Comic Sans MS"/>
          <w:b/>
          <w:sz w:val="20"/>
          <w:szCs w:val="20"/>
        </w:rPr>
        <w:t xml:space="preserve"> aşağıdakilerden hangisidir?</w:t>
      </w:r>
      <w:r>
        <w:rPr>
          <w:rFonts w:ascii="Comic Sans MS" w:hAnsi="Comic Sans MS"/>
          <w:b/>
          <w:sz w:val="20"/>
          <w:szCs w:val="20"/>
        </w:rPr>
        <w:t xml:space="preserve"> (4p)</w:t>
      </w:r>
    </w:p>
    <w:p w:rsidR="00763766" w:rsidRPr="00767135" w:rsidRDefault="00763766" w:rsidP="00A21361">
      <w:pPr>
        <w:rPr>
          <w:rFonts w:ascii="Comic Sans MS" w:hAnsi="Comic Sans MS"/>
          <w:sz w:val="20"/>
          <w:szCs w:val="20"/>
        </w:rPr>
      </w:pPr>
      <w:r w:rsidRPr="00767135">
        <w:rPr>
          <w:rFonts w:ascii="Comic Sans MS" w:hAnsi="Comic Sans MS"/>
          <w:b/>
          <w:sz w:val="20"/>
          <w:szCs w:val="20"/>
        </w:rPr>
        <w:t xml:space="preserve">A) </w:t>
      </w:r>
      <w:r w:rsidRPr="00767135">
        <w:rPr>
          <w:rFonts w:ascii="Comic Sans MS" w:hAnsi="Comic Sans MS"/>
          <w:sz w:val="20"/>
          <w:szCs w:val="20"/>
        </w:rPr>
        <w:t>Isı yalıtımı</w:t>
      </w:r>
    </w:p>
    <w:p w:rsidR="00763766" w:rsidRPr="00767135" w:rsidRDefault="00763766" w:rsidP="00A21361">
      <w:pPr>
        <w:rPr>
          <w:rFonts w:ascii="Comic Sans MS" w:hAnsi="Comic Sans MS"/>
          <w:sz w:val="20"/>
          <w:szCs w:val="20"/>
        </w:rPr>
      </w:pPr>
      <w:r w:rsidRPr="00767135">
        <w:rPr>
          <w:rFonts w:ascii="Comic Sans MS" w:hAnsi="Comic Sans MS"/>
          <w:b/>
          <w:sz w:val="20"/>
          <w:szCs w:val="20"/>
        </w:rPr>
        <w:t>B)</w:t>
      </w:r>
      <w:r w:rsidRPr="00767135">
        <w:rPr>
          <w:rFonts w:ascii="Comic Sans MS" w:hAnsi="Comic Sans MS"/>
          <w:sz w:val="20"/>
          <w:szCs w:val="20"/>
        </w:rPr>
        <w:t xml:space="preserve">  Hal değişimi</w:t>
      </w:r>
    </w:p>
    <w:p w:rsidR="00763766" w:rsidRPr="00767135" w:rsidRDefault="00763766" w:rsidP="00A21361">
      <w:pPr>
        <w:rPr>
          <w:rFonts w:ascii="Comic Sans MS" w:hAnsi="Comic Sans MS"/>
          <w:sz w:val="20"/>
          <w:szCs w:val="20"/>
        </w:rPr>
      </w:pPr>
      <w:r w:rsidRPr="00767135">
        <w:rPr>
          <w:rFonts w:ascii="Comic Sans MS" w:hAnsi="Comic Sans MS"/>
          <w:b/>
          <w:sz w:val="20"/>
          <w:szCs w:val="20"/>
        </w:rPr>
        <w:t>C)</w:t>
      </w:r>
      <w:r w:rsidRPr="00767135">
        <w:rPr>
          <w:rFonts w:ascii="Comic Sans MS" w:hAnsi="Comic Sans MS"/>
          <w:sz w:val="20"/>
          <w:szCs w:val="20"/>
        </w:rPr>
        <w:t xml:space="preserve">  Kimyasal değişim</w:t>
      </w:r>
    </w:p>
    <w:p w:rsidR="00763766" w:rsidRPr="00767135" w:rsidRDefault="00763766" w:rsidP="00A21361">
      <w:pPr>
        <w:rPr>
          <w:rFonts w:ascii="Comic Sans MS" w:hAnsi="Comic Sans MS"/>
          <w:sz w:val="20"/>
          <w:szCs w:val="20"/>
        </w:rPr>
      </w:pPr>
      <w:r w:rsidRPr="00767135">
        <w:rPr>
          <w:rFonts w:ascii="Comic Sans MS" w:hAnsi="Comic Sans MS"/>
          <w:b/>
          <w:sz w:val="20"/>
          <w:szCs w:val="20"/>
        </w:rPr>
        <w:t>D)</w:t>
      </w:r>
      <w:r w:rsidRPr="00767135">
        <w:rPr>
          <w:rFonts w:ascii="Comic Sans MS" w:hAnsi="Comic Sans MS"/>
          <w:sz w:val="20"/>
          <w:szCs w:val="20"/>
        </w:rPr>
        <w:t xml:space="preserve">  Isının yayılma yolları</w:t>
      </w:r>
    </w:p>
    <w:p w:rsidR="00763766" w:rsidRDefault="00763766" w:rsidP="00C57D1B">
      <w:pPr>
        <w:jc w:val="center"/>
        <w:rPr>
          <w:b/>
        </w:rPr>
      </w:pPr>
    </w:p>
    <w:p w:rsidR="00763766" w:rsidRPr="005A7750" w:rsidRDefault="00763766" w:rsidP="00861128">
      <w:pPr>
        <w:rPr>
          <w:rFonts w:ascii="Comic Sans MS" w:hAnsi="Comic Sans MS"/>
          <w:sz w:val="20"/>
          <w:szCs w:val="20"/>
        </w:rPr>
      </w:pPr>
      <w:r>
        <w:rPr>
          <w:b/>
        </w:rPr>
        <w:t>9)</w:t>
      </w:r>
      <w:r w:rsidRPr="005A7750">
        <w:rPr>
          <w:rFonts w:ascii="Comic Sans MS" w:hAnsi="Comic Sans MS"/>
          <w:sz w:val="20"/>
          <w:szCs w:val="20"/>
        </w:rPr>
        <w:t>Şekildeki devrelerde bağlantı kabloları arasına tahta, demir, bakır ve seramik çubuklar yerleştirilmiştir.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763766" w:rsidRDefault="00763766" w:rsidP="00861128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 id="Resim 154" o:spid="_x0000_s1029" type="#_x0000_t75" style="position:absolute;left:0;text-align:left;margin-left:-.3pt;margin-top:30.55pt;width:246.75pt;height:71.7pt;z-index:251658240;visibility:visible">
            <v:imagedata r:id="rId11" o:title=""/>
            <w10:wrap type="square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Buna </w:t>
      </w:r>
      <w:r w:rsidRPr="005A7750">
        <w:rPr>
          <w:rFonts w:ascii="Comic Sans MS" w:hAnsi="Comic Sans MS"/>
          <w:b/>
          <w:sz w:val="20"/>
          <w:szCs w:val="20"/>
        </w:rPr>
        <w:t>göre K, L, M ve N lambalarından hangileri ışık verir?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(4p)</w:t>
      </w:r>
    </w:p>
    <w:p w:rsidR="00763766" w:rsidRDefault="00763766" w:rsidP="00861128">
      <w:pPr>
        <w:jc w:val="both"/>
        <w:rPr>
          <w:rFonts w:ascii="Comic Sans MS" w:hAnsi="Comic Sans MS"/>
          <w:b/>
          <w:noProof/>
          <w:sz w:val="20"/>
          <w:szCs w:val="20"/>
        </w:rPr>
      </w:pPr>
      <w:r w:rsidRPr="005A7750">
        <w:rPr>
          <w:rFonts w:ascii="Comic Sans MS" w:hAnsi="Comic Sans MS"/>
          <w:b/>
          <w:noProof/>
          <w:sz w:val="20"/>
          <w:szCs w:val="20"/>
        </w:rPr>
        <w:t>A)</w:t>
      </w:r>
      <w:r w:rsidRPr="005A7750">
        <w:rPr>
          <w:rFonts w:ascii="Comic Sans MS" w:hAnsi="Comic Sans MS"/>
          <w:noProof/>
          <w:sz w:val="20"/>
          <w:szCs w:val="20"/>
        </w:rPr>
        <w:t>K</w:t>
      </w:r>
      <w:r w:rsidRPr="009C582D">
        <w:rPr>
          <w:rFonts w:ascii="Comic Sans MS" w:hAnsi="Comic Sans MS"/>
          <w:noProof/>
          <w:sz w:val="20"/>
          <w:szCs w:val="20"/>
        </w:rPr>
        <w:t xml:space="preserve"> ve L</w:t>
      </w:r>
      <w:r w:rsidRPr="009C582D">
        <w:rPr>
          <w:rFonts w:ascii="Comic Sans MS" w:hAnsi="Comic Sans MS"/>
          <w:b/>
          <w:noProof/>
          <w:sz w:val="20"/>
          <w:szCs w:val="20"/>
        </w:rPr>
        <w:t xml:space="preserve">     </w:t>
      </w:r>
      <w:r>
        <w:rPr>
          <w:rFonts w:ascii="Comic Sans MS" w:hAnsi="Comic Sans MS"/>
          <w:b/>
          <w:noProof/>
          <w:sz w:val="20"/>
          <w:szCs w:val="20"/>
        </w:rPr>
        <w:t xml:space="preserve">                     </w:t>
      </w:r>
      <w:r w:rsidRPr="005A7750">
        <w:rPr>
          <w:rFonts w:ascii="Comic Sans MS" w:hAnsi="Comic Sans MS"/>
          <w:b/>
          <w:noProof/>
          <w:sz w:val="20"/>
          <w:szCs w:val="20"/>
        </w:rPr>
        <w:t>B)</w:t>
      </w:r>
      <w:r w:rsidRPr="009C582D">
        <w:rPr>
          <w:rFonts w:ascii="Comic Sans MS" w:hAnsi="Comic Sans MS"/>
          <w:noProof/>
          <w:sz w:val="20"/>
          <w:szCs w:val="20"/>
        </w:rPr>
        <w:t>L ve M</w:t>
      </w:r>
      <w:r>
        <w:rPr>
          <w:rFonts w:ascii="Comic Sans MS" w:hAnsi="Comic Sans MS"/>
          <w:b/>
          <w:noProof/>
          <w:sz w:val="20"/>
          <w:szCs w:val="20"/>
        </w:rPr>
        <w:t xml:space="preserve">  </w:t>
      </w:r>
      <w:r w:rsidRPr="009C582D">
        <w:rPr>
          <w:rFonts w:ascii="Comic Sans MS" w:hAnsi="Comic Sans MS"/>
          <w:b/>
          <w:noProof/>
          <w:sz w:val="20"/>
          <w:szCs w:val="20"/>
        </w:rPr>
        <w:t xml:space="preserve">  </w:t>
      </w:r>
    </w:p>
    <w:p w:rsidR="00763766" w:rsidRDefault="00763766" w:rsidP="00861128">
      <w:pPr>
        <w:jc w:val="both"/>
        <w:rPr>
          <w:rFonts w:ascii="Comic Sans MS" w:hAnsi="Comic Sans MS"/>
          <w:noProof/>
          <w:sz w:val="20"/>
          <w:szCs w:val="20"/>
        </w:rPr>
      </w:pPr>
      <w:r w:rsidRPr="005A7750">
        <w:rPr>
          <w:rFonts w:ascii="Comic Sans MS" w:hAnsi="Comic Sans MS"/>
          <w:b/>
          <w:noProof/>
          <w:sz w:val="20"/>
          <w:szCs w:val="20"/>
        </w:rPr>
        <w:t>C)</w:t>
      </w:r>
      <w:r w:rsidRPr="005A7750">
        <w:rPr>
          <w:rFonts w:ascii="Comic Sans MS" w:hAnsi="Comic Sans MS"/>
          <w:noProof/>
          <w:sz w:val="20"/>
          <w:szCs w:val="20"/>
        </w:rPr>
        <w:t>L ve N</w:t>
      </w:r>
      <w:r>
        <w:rPr>
          <w:rFonts w:ascii="Comic Sans MS" w:hAnsi="Comic Sans MS"/>
          <w:b/>
          <w:noProof/>
          <w:sz w:val="20"/>
          <w:szCs w:val="20"/>
        </w:rPr>
        <w:t xml:space="preserve">                          </w:t>
      </w:r>
      <w:r w:rsidRPr="005A7750">
        <w:rPr>
          <w:rFonts w:ascii="Comic Sans MS" w:hAnsi="Comic Sans MS"/>
          <w:b/>
          <w:noProof/>
          <w:sz w:val="20"/>
          <w:szCs w:val="20"/>
        </w:rPr>
        <w:t>D)</w:t>
      </w:r>
      <w:r w:rsidRPr="005A7750">
        <w:rPr>
          <w:rFonts w:ascii="Comic Sans MS" w:hAnsi="Comic Sans MS"/>
          <w:noProof/>
          <w:sz w:val="20"/>
          <w:szCs w:val="20"/>
        </w:rPr>
        <w:t>K, L, M ve N</w:t>
      </w:r>
    </w:p>
    <w:p w:rsidR="00763766" w:rsidRDefault="00763766" w:rsidP="00861128">
      <w:pPr>
        <w:jc w:val="both"/>
        <w:rPr>
          <w:rFonts w:ascii="Comic Sans MS" w:hAnsi="Comic Sans MS"/>
          <w:noProof/>
          <w:sz w:val="20"/>
          <w:szCs w:val="20"/>
        </w:rPr>
      </w:pPr>
    </w:p>
    <w:p w:rsidR="00763766" w:rsidRDefault="00763766" w:rsidP="00861128">
      <w:pPr>
        <w:jc w:val="both"/>
        <w:rPr>
          <w:rFonts w:ascii="Comic Sans MS" w:hAnsi="Comic Sans MS"/>
          <w:noProof/>
          <w:sz w:val="20"/>
          <w:szCs w:val="20"/>
        </w:rPr>
      </w:pPr>
      <w:r w:rsidRPr="00DF1ED4">
        <w:rPr>
          <w:rFonts w:ascii="Comic Sans MS" w:hAnsi="Comic Sans MS"/>
          <w:b/>
          <w:noProof/>
          <w:sz w:val="20"/>
          <w:szCs w:val="20"/>
        </w:rPr>
        <w:t>10)</w:t>
      </w:r>
      <w:r>
        <w:rPr>
          <w:rFonts w:ascii="Comic Sans MS" w:hAnsi="Comic Sans MS"/>
          <w:noProof/>
          <w:sz w:val="20"/>
          <w:szCs w:val="20"/>
        </w:rPr>
        <w:t xml:space="preserve"> Anne karnına gönderilen </w:t>
      </w:r>
      <w:r w:rsidRPr="00861128">
        <w:rPr>
          <w:rFonts w:ascii="Comic Sans MS" w:hAnsi="Comic Sans MS"/>
          <w:b/>
          <w:noProof/>
          <w:sz w:val="20"/>
          <w:szCs w:val="20"/>
          <w:u w:val="single"/>
        </w:rPr>
        <w:t>ses dalgalarının</w:t>
      </w:r>
      <w:r>
        <w:rPr>
          <w:rFonts w:ascii="Comic Sans MS" w:hAnsi="Comic Sans MS"/>
          <w:noProof/>
          <w:sz w:val="20"/>
          <w:szCs w:val="20"/>
        </w:rPr>
        <w:t xml:space="preserve"> bebeğe çarparak geri dönmesi sonucu bebeğin görüntüsünün elde edildiği teknolojik alet aşağıdakilerden hangisidir? </w:t>
      </w:r>
      <w:r>
        <w:rPr>
          <w:rFonts w:ascii="Comic Sans MS" w:hAnsi="Comic Sans MS"/>
          <w:sz w:val="20"/>
          <w:szCs w:val="20"/>
        </w:rPr>
        <w:t>(4p)</w:t>
      </w:r>
    </w:p>
    <w:p w:rsidR="00763766" w:rsidRDefault="00763766" w:rsidP="00861128">
      <w:pPr>
        <w:jc w:val="both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A) Röntgen                            B) Sonar</w:t>
      </w:r>
    </w:p>
    <w:p w:rsidR="00763766" w:rsidRDefault="00763766" w:rsidP="00861128">
      <w:pPr>
        <w:jc w:val="both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C) Ultrason                            D) Akustik</w:t>
      </w:r>
    </w:p>
    <w:p w:rsidR="00763766" w:rsidRDefault="00763766" w:rsidP="00861128">
      <w:pPr>
        <w:jc w:val="both"/>
        <w:rPr>
          <w:rFonts w:ascii="Comic Sans MS" w:hAnsi="Comic Sans MS"/>
          <w:noProof/>
          <w:sz w:val="20"/>
          <w:szCs w:val="20"/>
        </w:rPr>
      </w:pPr>
    </w:p>
    <w:p w:rsidR="00763766" w:rsidRDefault="00763766" w:rsidP="00861128">
      <w:pPr>
        <w:jc w:val="both"/>
        <w:rPr>
          <w:rFonts w:ascii="Comic Sans MS" w:hAnsi="Comic Sans MS"/>
          <w:noProof/>
          <w:sz w:val="20"/>
          <w:szCs w:val="20"/>
        </w:rPr>
      </w:pPr>
    </w:p>
    <w:p w:rsidR="00763766" w:rsidRDefault="00763766" w:rsidP="00861128">
      <w:pPr>
        <w:jc w:val="both"/>
        <w:rPr>
          <w:rFonts w:ascii="Comic Sans MS" w:hAnsi="Comic Sans MS"/>
          <w:noProof/>
          <w:sz w:val="20"/>
          <w:szCs w:val="20"/>
        </w:rPr>
      </w:pPr>
    </w:p>
    <w:p w:rsidR="00763766" w:rsidRDefault="00763766" w:rsidP="00861128">
      <w:pPr>
        <w:jc w:val="both"/>
        <w:rPr>
          <w:rFonts w:ascii="Comic Sans MS" w:hAnsi="Comic Sans MS"/>
          <w:noProof/>
          <w:sz w:val="20"/>
          <w:szCs w:val="20"/>
        </w:rPr>
      </w:pPr>
    </w:p>
    <w:p w:rsidR="00763766" w:rsidRDefault="00763766" w:rsidP="00861128">
      <w:pPr>
        <w:jc w:val="both"/>
        <w:rPr>
          <w:rFonts w:ascii="Comic Sans MS" w:hAnsi="Comic Sans MS"/>
          <w:noProof/>
          <w:sz w:val="20"/>
          <w:szCs w:val="20"/>
        </w:rPr>
      </w:pPr>
    </w:p>
    <w:p w:rsidR="00763766" w:rsidRPr="00DF1ED4" w:rsidRDefault="00763766" w:rsidP="00DF1ED4">
      <w:pPr>
        <w:jc w:val="both"/>
        <w:rPr>
          <w:rFonts w:ascii="Comic Sans MS" w:hAnsi="Comic Sans MS"/>
          <w:b/>
          <w:sz w:val="20"/>
          <w:szCs w:val="20"/>
        </w:rPr>
      </w:pPr>
      <w:r w:rsidRPr="00DF1ED4">
        <w:rPr>
          <w:rFonts w:ascii="Comic Sans MS" w:hAnsi="Comic Sans MS"/>
          <w:b/>
          <w:noProof/>
          <w:sz w:val="20"/>
          <w:szCs w:val="20"/>
        </w:rPr>
        <w:t>11)</w:t>
      </w:r>
      <w:r w:rsidRPr="00DF1ED4">
        <w:rPr>
          <w:rFonts w:ascii="Comic Sans MS" w:hAnsi="Comic Sans MS"/>
          <w:b/>
          <w:sz w:val="20"/>
          <w:szCs w:val="20"/>
        </w:rPr>
        <w:t xml:space="preserve">Elektrik çarpmalarına karşı alınan önlemlerden hangisi </w:t>
      </w:r>
      <w:r w:rsidRPr="00DF1ED4">
        <w:rPr>
          <w:rFonts w:ascii="Comic Sans MS" w:hAnsi="Comic Sans MS"/>
          <w:b/>
          <w:sz w:val="20"/>
          <w:szCs w:val="20"/>
          <w:u w:val="single"/>
        </w:rPr>
        <w:t>yanlıştır?</w:t>
      </w:r>
      <w:r w:rsidRPr="00DF1ED4"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b/>
          <w:sz w:val="20"/>
          <w:szCs w:val="20"/>
        </w:rPr>
        <w:t>4p)</w:t>
      </w:r>
    </w:p>
    <w:p w:rsidR="00763766" w:rsidRPr="00DF1ED4" w:rsidRDefault="00763766" w:rsidP="00DF1ED4">
      <w:pPr>
        <w:jc w:val="both"/>
        <w:rPr>
          <w:rFonts w:ascii="Comic Sans MS" w:hAnsi="Comic Sans MS"/>
          <w:sz w:val="20"/>
          <w:szCs w:val="20"/>
        </w:rPr>
      </w:pPr>
      <w:r w:rsidRPr="00DF1ED4">
        <w:rPr>
          <w:rFonts w:ascii="Comic Sans MS" w:hAnsi="Comic Sans MS"/>
          <w:sz w:val="20"/>
          <w:szCs w:val="20"/>
        </w:rPr>
        <w:t>A)Kabloları tamir ederken, yalıtkan saplarından takmak.</w:t>
      </w:r>
    </w:p>
    <w:p w:rsidR="00763766" w:rsidRPr="00DF1ED4" w:rsidRDefault="00763766" w:rsidP="00DF1ED4">
      <w:pPr>
        <w:jc w:val="both"/>
        <w:rPr>
          <w:rFonts w:ascii="Comic Sans MS" w:hAnsi="Comic Sans MS"/>
          <w:sz w:val="20"/>
          <w:szCs w:val="20"/>
        </w:rPr>
      </w:pPr>
      <w:r w:rsidRPr="00DF1ED4">
        <w:rPr>
          <w:rFonts w:ascii="Comic Sans MS" w:hAnsi="Comic Sans MS"/>
          <w:sz w:val="20"/>
          <w:szCs w:val="20"/>
        </w:rPr>
        <w:t>B)Islak ellerle elektrik fişlerini prize takmak.</w:t>
      </w:r>
    </w:p>
    <w:p w:rsidR="00763766" w:rsidRPr="00DF1ED4" w:rsidRDefault="00763766" w:rsidP="00DF1ED4">
      <w:pPr>
        <w:jc w:val="both"/>
        <w:rPr>
          <w:rFonts w:ascii="Comic Sans MS" w:hAnsi="Comic Sans MS"/>
          <w:sz w:val="20"/>
          <w:szCs w:val="20"/>
        </w:rPr>
      </w:pPr>
      <w:r w:rsidRPr="00DF1ED4">
        <w:rPr>
          <w:rFonts w:ascii="Comic Sans MS" w:hAnsi="Comic Sans MS"/>
          <w:sz w:val="20"/>
          <w:szCs w:val="20"/>
        </w:rPr>
        <w:t>C)Evlerde su baskını sırasında sigortayı kapatmak.</w:t>
      </w:r>
    </w:p>
    <w:p w:rsidR="00763766" w:rsidRDefault="00763766" w:rsidP="00DF1ED4">
      <w:pPr>
        <w:rPr>
          <w:rFonts w:ascii="Comic Sans MS" w:hAnsi="Comic Sans MS"/>
          <w:sz w:val="20"/>
          <w:szCs w:val="20"/>
        </w:rPr>
      </w:pPr>
      <w:r w:rsidRPr="00DF1ED4">
        <w:rPr>
          <w:rFonts w:ascii="Comic Sans MS" w:hAnsi="Comic Sans MS"/>
          <w:sz w:val="20"/>
          <w:szCs w:val="20"/>
        </w:rPr>
        <w:t>D)Kontrol kalemi ile elektrik kaçağını tespit etmek.</w:t>
      </w:r>
    </w:p>
    <w:p w:rsidR="00763766" w:rsidRDefault="00763766" w:rsidP="00DF1ED4">
      <w:pPr>
        <w:rPr>
          <w:rFonts w:ascii="Comic Sans MS" w:hAnsi="Comic Sans MS"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sz w:val="20"/>
          <w:szCs w:val="20"/>
        </w:rPr>
      </w:pPr>
      <w:r w:rsidRPr="00DF1ED4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b/>
          <w:sz w:val="20"/>
          <w:szCs w:val="20"/>
        </w:rPr>
        <w:t xml:space="preserve">   (4p)</w:t>
      </w: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  <w:r>
        <w:rPr>
          <w:noProof/>
        </w:rPr>
        <w:pict>
          <v:shape id="Resim 13" o:spid="_x0000_s1030" type="#_x0000_t75" style="position:absolute;margin-left:-9.45pt;margin-top:1.35pt;width:261pt;height:159pt;z-index:-251657216;visibility:visible">
            <v:imagedata r:id="rId12" o:title="" gain="93623f" blacklevel="-6554f" grayscale="t"/>
          </v:shape>
        </w:pict>
      </w: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13) Yakıtlar ;  katı yakıtlar, sıvı yakıtlar ve gaz yakıtlar olarak sınıflandırılmıştır.</w:t>
      </w:r>
    </w:p>
    <w:p w:rsidR="00763766" w:rsidRDefault="00763766" w:rsidP="00DF1ED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Buna göre aşağıdakilerden hangisi sıvı yakıtlara örnek olarak </w:t>
      </w:r>
      <w:r w:rsidRPr="00DF1ED4">
        <w:rPr>
          <w:rFonts w:ascii="Comic Sans MS" w:hAnsi="Comic Sans MS"/>
          <w:b/>
          <w:noProof/>
          <w:sz w:val="20"/>
          <w:szCs w:val="20"/>
          <w:u w:val="single"/>
        </w:rPr>
        <w:t>verilemez</w:t>
      </w:r>
      <w:r>
        <w:rPr>
          <w:rFonts w:ascii="Comic Sans MS" w:hAnsi="Comic Sans MS"/>
          <w:b/>
          <w:noProof/>
          <w:sz w:val="20"/>
          <w:szCs w:val="20"/>
          <w:u w:val="single"/>
        </w:rPr>
        <w:t>?</w:t>
      </w:r>
      <w:r w:rsidRPr="00DF1ED4">
        <w:rPr>
          <w:rFonts w:ascii="Comic Sans MS" w:hAnsi="Comic Sans MS"/>
          <w:b/>
          <w:noProof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(4p)</w:t>
      </w: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  <w:r w:rsidRPr="00DF1ED4">
        <w:rPr>
          <w:rFonts w:ascii="Comic Sans MS" w:hAnsi="Comic Sans MS"/>
          <w:b/>
          <w:noProof/>
          <w:sz w:val="20"/>
          <w:szCs w:val="20"/>
        </w:rPr>
        <w:t>A)</w:t>
      </w:r>
      <w:r>
        <w:rPr>
          <w:rFonts w:ascii="Comic Sans MS" w:hAnsi="Comic Sans MS"/>
          <w:b/>
          <w:noProof/>
          <w:sz w:val="20"/>
          <w:szCs w:val="20"/>
        </w:rPr>
        <w:t xml:space="preserve"> Odun    B) Benzin   C) Mazot   D)Fuel-oil</w:t>
      </w: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14) Aşağıdakilerden hangisi bitkilerin çimlenmesi için gerekli unsurlardan biri </w:t>
      </w:r>
      <w:r w:rsidRPr="008C64E7">
        <w:rPr>
          <w:rFonts w:ascii="Comic Sans MS" w:hAnsi="Comic Sans MS"/>
          <w:b/>
          <w:noProof/>
          <w:sz w:val="20"/>
          <w:szCs w:val="20"/>
          <w:u w:val="single"/>
        </w:rPr>
        <w:t>değildir</w:t>
      </w:r>
      <w:r>
        <w:rPr>
          <w:rFonts w:ascii="Comic Sans MS" w:hAnsi="Comic Sans MS"/>
          <w:b/>
          <w:noProof/>
          <w:sz w:val="20"/>
          <w:szCs w:val="20"/>
          <w:u w:val="single"/>
        </w:rPr>
        <w:t>?</w:t>
      </w:r>
      <w:r w:rsidRPr="008C64E7">
        <w:rPr>
          <w:rFonts w:ascii="Comic Sans MS" w:hAnsi="Comic Sans MS"/>
          <w:b/>
          <w:noProof/>
          <w:sz w:val="20"/>
          <w:szCs w:val="20"/>
        </w:rPr>
        <w:t xml:space="preserve"> (4p)</w:t>
      </w: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A) Su                       B) Işık</w:t>
      </w:r>
    </w:p>
    <w:p w:rsidR="00763766" w:rsidRPr="008C64E7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C) Oksijen                  D) Uygun sıcaklık</w:t>
      </w: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DF1ED4">
      <w:pPr>
        <w:rPr>
          <w:rFonts w:ascii="Comic Sans MS" w:hAnsi="Comic Sans MS"/>
          <w:b/>
          <w:noProof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15) Aşağıdakilerden hangisi soba zehirlenmelerine karşı alınabilecek önlemlerden biri </w:t>
      </w:r>
      <w:r w:rsidRPr="008C64E7">
        <w:rPr>
          <w:rFonts w:ascii="Comic Sans MS" w:hAnsi="Comic Sans MS"/>
          <w:b/>
          <w:noProof/>
          <w:sz w:val="20"/>
          <w:szCs w:val="20"/>
          <w:u w:val="single"/>
        </w:rPr>
        <w:t>değildir?</w:t>
      </w:r>
      <w:r w:rsidRPr="008C64E7">
        <w:rPr>
          <w:rFonts w:ascii="Comic Sans MS" w:hAnsi="Comic Sans MS"/>
          <w:b/>
          <w:noProof/>
          <w:sz w:val="20"/>
          <w:szCs w:val="20"/>
        </w:rPr>
        <w:t xml:space="preserve">    (4p)</w:t>
      </w:r>
    </w:p>
    <w:p w:rsidR="00763766" w:rsidRDefault="00763766" w:rsidP="006659F2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A) Bacalar kış mevsiminde en az 2 kez temizlenmelidir.</w:t>
      </w:r>
    </w:p>
    <w:p w:rsidR="00763766" w:rsidRDefault="00763766" w:rsidP="006659F2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B) Soba dengeli bir şekilde kurulmalıdır.</w:t>
      </w:r>
    </w:p>
    <w:p w:rsidR="00763766" w:rsidRDefault="00763766" w:rsidP="006659F2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C) Soba ev içerisinde bacaya en uzak yere kurulmalıdır.</w:t>
      </w:r>
    </w:p>
    <w:p w:rsidR="00763766" w:rsidRDefault="00763766" w:rsidP="006659F2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D) Zehirlenmelere karşı evde uyarı dedektörleri kullanmak faydalıdır.</w:t>
      </w:r>
    </w:p>
    <w:p w:rsidR="00763766" w:rsidRDefault="00763766" w:rsidP="006659F2">
      <w:pPr>
        <w:rPr>
          <w:rFonts w:ascii="Comic Sans MS" w:hAnsi="Comic Sans MS"/>
          <w:b/>
          <w:noProof/>
          <w:sz w:val="20"/>
          <w:szCs w:val="20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.3pt;margin-top:-.2pt;width:218.35pt;height:147.2pt;z-index:251660288">
            <v:textbox>
              <w:txbxContent>
                <w:p w:rsidR="00763766" w:rsidRDefault="00763766" w:rsidP="006659F2">
                  <w:r>
                    <w:t>Sınav süresi 40 dakikadır.</w:t>
                  </w:r>
                </w:p>
                <w:p w:rsidR="00763766" w:rsidRDefault="00763766" w:rsidP="006659F2">
                  <w:r>
                    <w:t>Soruların puan değerleri yanlarında belirtilmiştir.</w:t>
                  </w:r>
                </w:p>
                <w:p w:rsidR="00763766" w:rsidRDefault="00763766" w:rsidP="006659F2">
                  <w:r>
                    <w:t>Başarılar dilerim.</w:t>
                  </w:r>
                </w:p>
                <w:p w:rsidR="00763766" w:rsidRDefault="00763766" w:rsidP="006659F2"/>
                <w:p w:rsidR="00763766" w:rsidRDefault="00763766" w:rsidP="006659F2">
                  <w:r>
                    <w:t>........................................</w:t>
                  </w:r>
                </w:p>
                <w:p w:rsidR="00763766" w:rsidRDefault="00763766" w:rsidP="006659F2">
                  <w:r>
                    <w:t>Fen Bilimleri Öğretmeni</w:t>
                  </w:r>
                </w:p>
              </w:txbxContent>
            </v:textbox>
          </v:shape>
        </w:pict>
      </w:r>
    </w:p>
    <w:p w:rsidR="00763766" w:rsidRDefault="00763766" w:rsidP="006659F2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Pr="006659F2" w:rsidRDefault="00763766" w:rsidP="006659F2">
      <w:pPr>
        <w:rPr>
          <w:rFonts w:ascii="Comic Sans MS" w:hAnsi="Comic Sans MS"/>
          <w:b/>
          <w:noProof/>
          <w:sz w:val="20"/>
          <w:szCs w:val="20"/>
        </w:rPr>
      </w:pPr>
    </w:p>
    <w:p w:rsidR="00763766" w:rsidRDefault="00763766" w:rsidP="00AA7177">
      <w:pPr>
        <w:jc w:val="center"/>
        <w:rPr>
          <w:rFonts w:ascii="Chiller" w:hAnsi="Chiller"/>
          <w:sz w:val="22"/>
          <w:szCs w:val="22"/>
        </w:rPr>
      </w:pPr>
    </w:p>
    <w:p w:rsidR="00763766" w:rsidRDefault="00763766" w:rsidP="00AA7177">
      <w:pPr>
        <w:jc w:val="center"/>
        <w:rPr>
          <w:rFonts w:ascii="Chiller" w:hAnsi="Chiller"/>
          <w:sz w:val="22"/>
          <w:szCs w:val="22"/>
        </w:rPr>
      </w:pPr>
    </w:p>
    <w:p w:rsidR="00763766" w:rsidRDefault="00763766" w:rsidP="00AA7177">
      <w:pPr>
        <w:jc w:val="center"/>
        <w:rPr>
          <w:rFonts w:ascii="Chiller" w:hAnsi="Chiller"/>
          <w:sz w:val="22"/>
          <w:szCs w:val="22"/>
        </w:rPr>
      </w:pPr>
    </w:p>
    <w:p w:rsidR="00763766" w:rsidRDefault="00763766" w:rsidP="00AA7177">
      <w:pPr>
        <w:jc w:val="center"/>
        <w:rPr>
          <w:rFonts w:ascii="Chiller" w:hAnsi="Chiller"/>
          <w:sz w:val="22"/>
          <w:szCs w:val="22"/>
        </w:rPr>
      </w:pPr>
    </w:p>
    <w:p w:rsidR="00763766" w:rsidRDefault="00763766" w:rsidP="00AA7177">
      <w:pPr>
        <w:jc w:val="center"/>
        <w:rPr>
          <w:rFonts w:ascii="Chiller" w:hAnsi="Chiller"/>
          <w:sz w:val="22"/>
          <w:szCs w:val="22"/>
        </w:rPr>
      </w:pPr>
    </w:p>
    <w:p w:rsidR="00763766" w:rsidRDefault="00763766" w:rsidP="00AA7177">
      <w:pPr>
        <w:jc w:val="center"/>
        <w:rPr>
          <w:rFonts w:ascii="Chiller" w:hAnsi="Chiller"/>
          <w:sz w:val="22"/>
          <w:szCs w:val="22"/>
        </w:rPr>
      </w:pPr>
    </w:p>
    <w:p w:rsidR="00763766" w:rsidRDefault="00763766" w:rsidP="00AA7177">
      <w:pPr>
        <w:jc w:val="center"/>
        <w:rPr>
          <w:rFonts w:ascii="Chiller" w:hAnsi="Chiller"/>
          <w:sz w:val="22"/>
          <w:szCs w:val="22"/>
        </w:rPr>
      </w:pPr>
    </w:p>
    <w:p w:rsidR="00763766" w:rsidRDefault="00763766" w:rsidP="00AA7177">
      <w:pPr>
        <w:jc w:val="center"/>
        <w:rPr>
          <w:rFonts w:ascii="Chiller" w:hAnsi="Chiller"/>
          <w:sz w:val="22"/>
          <w:szCs w:val="22"/>
        </w:rPr>
      </w:pPr>
    </w:p>
    <w:p w:rsidR="00763766" w:rsidRDefault="00763766" w:rsidP="00AA7177">
      <w:pPr>
        <w:jc w:val="center"/>
        <w:rPr>
          <w:rFonts w:ascii="Chiller" w:hAnsi="Chiller"/>
          <w:sz w:val="22"/>
          <w:szCs w:val="22"/>
        </w:rPr>
      </w:pPr>
    </w:p>
    <w:p w:rsidR="00763766" w:rsidRDefault="00763766" w:rsidP="00AA7177">
      <w:pPr>
        <w:jc w:val="center"/>
        <w:rPr>
          <w:rFonts w:ascii="Chiller" w:hAnsi="Chiller"/>
          <w:sz w:val="22"/>
          <w:szCs w:val="22"/>
        </w:rPr>
      </w:pPr>
    </w:p>
    <w:p w:rsidR="00763766" w:rsidRPr="00AA7177" w:rsidRDefault="00763766" w:rsidP="00AA7177">
      <w:pPr>
        <w:jc w:val="center"/>
        <w:rPr>
          <w:rFonts w:ascii="Chiller" w:hAnsi="Chiller"/>
          <w:sz w:val="22"/>
          <w:szCs w:val="22"/>
        </w:rPr>
      </w:pPr>
    </w:p>
    <w:sectPr w:rsidR="00763766" w:rsidRPr="00AA7177" w:rsidSect="007168E0">
      <w:type w:val="continuous"/>
      <w:pgSz w:w="11906" w:h="16838"/>
      <w:pgMar w:top="720" w:right="720" w:bottom="720" w:left="993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766" w:rsidRDefault="00763766" w:rsidP="00CE146A">
      <w:r>
        <w:separator/>
      </w:r>
    </w:p>
  </w:endnote>
  <w:endnote w:type="continuationSeparator" w:id="0">
    <w:p w:rsidR="00763766" w:rsidRDefault="00763766" w:rsidP="00CE1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hiller">
    <w:altName w:val="akaDylan Ope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766" w:rsidRDefault="00763766" w:rsidP="00CE146A">
      <w:r>
        <w:separator/>
      </w:r>
    </w:p>
  </w:footnote>
  <w:footnote w:type="continuationSeparator" w:id="0">
    <w:p w:rsidR="00763766" w:rsidRDefault="00763766" w:rsidP="00CE14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0FDB"/>
    <w:multiLevelType w:val="hybridMultilevel"/>
    <w:tmpl w:val="FFE0F290"/>
    <w:lvl w:ilvl="0" w:tplc="BD8C1A1E">
      <w:start w:val="1"/>
      <w:numFmt w:val="bullet"/>
      <w:lvlText w:val="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940960"/>
    <w:multiLevelType w:val="hybridMultilevel"/>
    <w:tmpl w:val="6DD619A6"/>
    <w:lvl w:ilvl="0" w:tplc="D098F24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BE7124"/>
    <w:multiLevelType w:val="hybridMultilevel"/>
    <w:tmpl w:val="78F49CFE"/>
    <w:lvl w:ilvl="0" w:tplc="8A185F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9A09F5"/>
    <w:multiLevelType w:val="hybridMultilevel"/>
    <w:tmpl w:val="679EA1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91224"/>
    <w:multiLevelType w:val="hybridMultilevel"/>
    <w:tmpl w:val="10166284"/>
    <w:lvl w:ilvl="0" w:tplc="B6AC67D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0B520F4"/>
    <w:multiLevelType w:val="hybridMultilevel"/>
    <w:tmpl w:val="F5986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7">
    <w:nsid w:val="593169C8"/>
    <w:multiLevelType w:val="hybridMultilevel"/>
    <w:tmpl w:val="BF7ED7AC"/>
    <w:lvl w:ilvl="0" w:tplc="2AE4C09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3A7327"/>
    <w:multiLevelType w:val="hybridMultilevel"/>
    <w:tmpl w:val="C3F29C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D5CCD"/>
    <w:multiLevelType w:val="hybridMultilevel"/>
    <w:tmpl w:val="3026A1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6AB322C8"/>
    <w:multiLevelType w:val="hybridMultilevel"/>
    <w:tmpl w:val="16AE595E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0"/>
  </w:num>
  <w:num w:numId="5">
    <w:abstractNumId w:val="0"/>
  </w:num>
  <w:num w:numId="6">
    <w:abstractNumId w:val="6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A5A"/>
    <w:rsid w:val="00013637"/>
    <w:rsid w:val="00020DA8"/>
    <w:rsid w:val="00021733"/>
    <w:rsid w:val="00025B7D"/>
    <w:rsid w:val="00037D75"/>
    <w:rsid w:val="00053CF7"/>
    <w:rsid w:val="00073678"/>
    <w:rsid w:val="00075C97"/>
    <w:rsid w:val="000A32B6"/>
    <w:rsid w:val="000A48D7"/>
    <w:rsid w:val="000B54E3"/>
    <w:rsid w:val="000B6237"/>
    <w:rsid w:val="000B7DBA"/>
    <w:rsid w:val="0010613C"/>
    <w:rsid w:val="00111C95"/>
    <w:rsid w:val="001301D3"/>
    <w:rsid w:val="00130D24"/>
    <w:rsid w:val="00132D8D"/>
    <w:rsid w:val="001501D6"/>
    <w:rsid w:val="001634D2"/>
    <w:rsid w:val="00194552"/>
    <w:rsid w:val="001A0067"/>
    <w:rsid w:val="001B486E"/>
    <w:rsid w:val="001B6BCF"/>
    <w:rsid w:val="001C2198"/>
    <w:rsid w:val="001D03BD"/>
    <w:rsid w:val="00235AD3"/>
    <w:rsid w:val="00241863"/>
    <w:rsid w:val="00244D74"/>
    <w:rsid w:val="00257F45"/>
    <w:rsid w:val="002907D3"/>
    <w:rsid w:val="002936B8"/>
    <w:rsid w:val="002A0A23"/>
    <w:rsid w:val="002C4213"/>
    <w:rsid w:val="002F2E13"/>
    <w:rsid w:val="002F521C"/>
    <w:rsid w:val="00320D7F"/>
    <w:rsid w:val="00321740"/>
    <w:rsid w:val="00333072"/>
    <w:rsid w:val="00336643"/>
    <w:rsid w:val="00361125"/>
    <w:rsid w:val="003670E2"/>
    <w:rsid w:val="00384AD7"/>
    <w:rsid w:val="003A0D36"/>
    <w:rsid w:val="003B791A"/>
    <w:rsid w:val="003C0B6E"/>
    <w:rsid w:val="003C558D"/>
    <w:rsid w:val="003E1EB2"/>
    <w:rsid w:val="003E7124"/>
    <w:rsid w:val="003F3F7B"/>
    <w:rsid w:val="003F7B67"/>
    <w:rsid w:val="00412785"/>
    <w:rsid w:val="004303A7"/>
    <w:rsid w:val="0047555A"/>
    <w:rsid w:val="00482B1F"/>
    <w:rsid w:val="00495E6F"/>
    <w:rsid w:val="004A48D7"/>
    <w:rsid w:val="004B5CD3"/>
    <w:rsid w:val="004C0D03"/>
    <w:rsid w:val="004C67C5"/>
    <w:rsid w:val="004C6A19"/>
    <w:rsid w:val="004F449A"/>
    <w:rsid w:val="004F58DA"/>
    <w:rsid w:val="00507B3B"/>
    <w:rsid w:val="00511612"/>
    <w:rsid w:val="00522BE2"/>
    <w:rsid w:val="005454A5"/>
    <w:rsid w:val="0055242D"/>
    <w:rsid w:val="00556F7C"/>
    <w:rsid w:val="005A7750"/>
    <w:rsid w:val="006168E2"/>
    <w:rsid w:val="006571F5"/>
    <w:rsid w:val="006659F2"/>
    <w:rsid w:val="00667BCC"/>
    <w:rsid w:val="006854C3"/>
    <w:rsid w:val="00687990"/>
    <w:rsid w:val="006A13A0"/>
    <w:rsid w:val="006A71AC"/>
    <w:rsid w:val="006B259F"/>
    <w:rsid w:val="006B4A67"/>
    <w:rsid w:val="006D6AAB"/>
    <w:rsid w:val="006E64D2"/>
    <w:rsid w:val="00711CC2"/>
    <w:rsid w:val="007168E0"/>
    <w:rsid w:val="00721782"/>
    <w:rsid w:val="00763766"/>
    <w:rsid w:val="00767135"/>
    <w:rsid w:val="00786CD9"/>
    <w:rsid w:val="00793C28"/>
    <w:rsid w:val="007A6F61"/>
    <w:rsid w:val="007C6297"/>
    <w:rsid w:val="007D06EB"/>
    <w:rsid w:val="007D15C1"/>
    <w:rsid w:val="007D5543"/>
    <w:rsid w:val="007D79DA"/>
    <w:rsid w:val="00801C1B"/>
    <w:rsid w:val="008117BD"/>
    <w:rsid w:val="0081405C"/>
    <w:rsid w:val="00820E77"/>
    <w:rsid w:val="008229DC"/>
    <w:rsid w:val="00836747"/>
    <w:rsid w:val="00855F77"/>
    <w:rsid w:val="00861128"/>
    <w:rsid w:val="00863A06"/>
    <w:rsid w:val="00876521"/>
    <w:rsid w:val="008B75C5"/>
    <w:rsid w:val="008C64E7"/>
    <w:rsid w:val="008D55E2"/>
    <w:rsid w:val="00942A7F"/>
    <w:rsid w:val="00950258"/>
    <w:rsid w:val="00963079"/>
    <w:rsid w:val="00975FF7"/>
    <w:rsid w:val="00986A0D"/>
    <w:rsid w:val="00996C7C"/>
    <w:rsid w:val="009A3BA0"/>
    <w:rsid w:val="009C582D"/>
    <w:rsid w:val="009C7B3E"/>
    <w:rsid w:val="009D4F6A"/>
    <w:rsid w:val="009E1D9A"/>
    <w:rsid w:val="009F154C"/>
    <w:rsid w:val="00A05195"/>
    <w:rsid w:val="00A056A8"/>
    <w:rsid w:val="00A07989"/>
    <w:rsid w:val="00A135B3"/>
    <w:rsid w:val="00A21361"/>
    <w:rsid w:val="00A36CAC"/>
    <w:rsid w:val="00A374C4"/>
    <w:rsid w:val="00A414EF"/>
    <w:rsid w:val="00A427C2"/>
    <w:rsid w:val="00A46589"/>
    <w:rsid w:val="00A47353"/>
    <w:rsid w:val="00A47C2C"/>
    <w:rsid w:val="00A711DE"/>
    <w:rsid w:val="00A71E35"/>
    <w:rsid w:val="00A73E72"/>
    <w:rsid w:val="00AA7177"/>
    <w:rsid w:val="00AB6CAC"/>
    <w:rsid w:val="00AD0524"/>
    <w:rsid w:val="00AE689C"/>
    <w:rsid w:val="00AF00E9"/>
    <w:rsid w:val="00AF5BCF"/>
    <w:rsid w:val="00B50847"/>
    <w:rsid w:val="00B71270"/>
    <w:rsid w:val="00B84047"/>
    <w:rsid w:val="00B920ED"/>
    <w:rsid w:val="00BB374D"/>
    <w:rsid w:val="00BC2D0F"/>
    <w:rsid w:val="00C25D6C"/>
    <w:rsid w:val="00C50F0C"/>
    <w:rsid w:val="00C5311D"/>
    <w:rsid w:val="00C56946"/>
    <w:rsid w:val="00C57D1B"/>
    <w:rsid w:val="00C8629A"/>
    <w:rsid w:val="00CA38BF"/>
    <w:rsid w:val="00CA7B6C"/>
    <w:rsid w:val="00CC03CD"/>
    <w:rsid w:val="00CE146A"/>
    <w:rsid w:val="00CF0BFA"/>
    <w:rsid w:val="00CF2F1B"/>
    <w:rsid w:val="00CF3B0C"/>
    <w:rsid w:val="00D603DD"/>
    <w:rsid w:val="00DB6A5A"/>
    <w:rsid w:val="00DE79EF"/>
    <w:rsid w:val="00DF1ED4"/>
    <w:rsid w:val="00E14E37"/>
    <w:rsid w:val="00E3707A"/>
    <w:rsid w:val="00E47FA2"/>
    <w:rsid w:val="00E55861"/>
    <w:rsid w:val="00E66C30"/>
    <w:rsid w:val="00E67514"/>
    <w:rsid w:val="00E73736"/>
    <w:rsid w:val="00E9143E"/>
    <w:rsid w:val="00E95462"/>
    <w:rsid w:val="00EA1264"/>
    <w:rsid w:val="00EA2ACC"/>
    <w:rsid w:val="00ED0741"/>
    <w:rsid w:val="00EF00F5"/>
    <w:rsid w:val="00F64D11"/>
    <w:rsid w:val="00FB43A3"/>
    <w:rsid w:val="00FC6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A5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B6A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64D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4D11"/>
    <w:rPr>
      <w:rFonts w:ascii="Tahoma" w:hAnsi="Tahoma" w:cs="Tahoma"/>
      <w:sz w:val="16"/>
      <w:szCs w:val="16"/>
      <w:lang w:eastAsia="tr-TR"/>
    </w:rPr>
  </w:style>
  <w:style w:type="paragraph" w:customStyle="1" w:styleId="Stil">
    <w:name w:val="Stil"/>
    <w:uiPriority w:val="99"/>
    <w:rsid w:val="007A6F6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CE146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E146A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CE14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146A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132D8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A21361"/>
    <w:rPr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644</TotalTime>
  <Pages>3</Pages>
  <Words>765</Words>
  <Characters>4362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eee</dc:creator>
  <cp:keywords/>
  <dc:description/>
  <cp:lastModifiedBy>fatih</cp:lastModifiedBy>
  <cp:revision>44</cp:revision>
  <dcterms:created xsi:type="dcterms:W3CDTF">2013-03-08T17:25:00Z</dcterms:created>
  <dcterms:modified xsi:type="dcterms:W3CDTF">2015-04-16T12:04:00Z</dcterms:modified>
</cp:coreProperties>
</file>